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7482" w:type="dxa"/>
        <w:tblLook w:val="00A0" w:firstRow="1" w:lastRow="0" w:firstColumn="1" w:lastColumn="0" w:noHBand="0" w:noVBand="0"/>
      </w:tblPr>
      <w:tblGrid>
        <w:gridCol w:w="16455"/>
        <w:gridCol w:w="1027"/>
      </w:tblGrid>
      <w:tr w:rsidR="00A4507E" w:rsidRPr="00A4507E" w14:paraId="308295F3" w14:textId="77777777" w:rsidTr="00AF4885">
        <w:trPr>
          <w:cantSplit/>
        </w:trPr>
        <w:tc>
          <w:tcPr>
            <w:tcW w:w="174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60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71"/>
              <w:gridCol w:w="551"/>
              <w:gridCol w:w="611"/>
              <w:gridCol w:w="14648"/>
            </w:tblGrid>
            <w:tr w:rsidR="00A4507E" w:rsidRPr="00A4507E" w14:paraId="4CF14DC1" w14:textId="77777777" w:rsidTr="00F0609F">
              <w:trPr>
                <w:trHeight w:val="2688"/>
              </w:trPr>
              <w:tc>
                <w:tcPr>
                  <w:tcW w:w="2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B35B2" w14:textId="77777777" w:rsidR="00AD446C" w:rsidRPr="00A4507E" w:rsidRDefault="00AD446C" w:rsidP="00F0609F">
                  <w:pPr>
                    <w:rPr>
                      <w:szCs w:val="28"/>
                    </w:rPr>
                  </w:pPr>
                </w:p>
              </w:tc>
              <w:tc>
                <w:tcPr>
                  <w:tcW w:w="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7C4BC" w14:textId="77777777" w:rsidR="00AD446C" w:rsidRPr="00A4507E" w:rsidRDefault="00AD446C" w:rsidP="00F0609F">
                  <w:pPr>
                    <w:rPr>
                      <w:szCs w:val="28"/>
                    </w:rPr>
                  </w:pPr>
                </w:p>
              </w:tc>
              <w:tc>
                <w:tcPr>
                  <w:tcW w:w="6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31651" w14:textId="77777777" w:rsidR="00AD446C" w:rsidRPr="00A4507E" w:rsidRDefault="00AD446C" w:rsidP="00F0609F">
                  <w:pPr>
                    <w:rPr>
                      <w:szCs w:val="28"/>
                    </w:rPr>
                  </w:pPr>
                </w:p>
              </w:tc>
              <w:tc>
                <w:tcPr>
                  <w:tcW w:w="146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ook w:val="01E0" w:firstRow="1" w:lastRow="1" w:firstColumn="1" w:lastColumn="1" w:noHBand="0" w:noVBand="0"/>
                  </w:tblPr>
                  <w:tblGrid>
                    <w:gridCol w:w="108"/>
                    <w:gridCol w:w="7707"/>
                    <w:gridCol w:w="5528"/>
                  </w:tblGrid>
                  <w:tr w:rsidR="00A4507E" w:rsidRPr="00A4507E" w14:paraId="62405BD5" w14:textId="77777777" w:rsidTr="00F0609F">
                    <w:trPr>
                      <w:trHeight w:val="1977"/>
                    </w:trPr>
                    <w:tc>
                      <w:tcPr>
                        <w:tcW w:w="7815" w:type="dxa"/>
                        <w:gridSpan w:val="2"/>
                      </w:tcPr>
                      <w:p w14:paraId="20AC2035" w14:textId="77777777" w:rsidR="00AD446C" w:rsidRPr="00A4507E" w:rsidRDefault="00AD446C" w:rsidP="00F0609F">
                        <w:pPr>
                          <w:rPr>
                            <w:szCs w:val="28"/>
                          </w:rPr>
                        </w:pPr>
                      </w:p>
                    </w:tc>
                    <w:tc>
                      <w:tcPr>
                        <w:tcW w:w="5528" w:type="dxa"/>
                      </w:tcPr>
                      <w:p w14:paraId="065C519F" w14:textId="77777777" w:rsidR="00AD446C" w:rsidRPr="00A4507E" w:rsidRDefault="00AD446C" w:rsidP="00F0609F">
                        <w:pPr>
                          <w:rPr>
                            <w:szCs w:val="28"/>
                          </w:rPr>
                        </w:pPr>
                        <w:r w:rsidRPr="00A4507E">
                          <w:rPr>
                            <w:szCs w:val="28"/>
                          </w:rPr>
                          <w:t>Приложение 3</w:t>
                        </w:r>
                      </w:p>
                      <w:p w14:paraId="1EB3F55D" w14:textId="77777777" w:rsidR="00AD446C" w:rsidRPr="00A4507E" w:rsidRDefault="00AD446C" w:rsidP="00F0609F">
                        <w:pPr>
                          <w:rPr>
                            <w:szCs w:val="28"/>
                          </w:rPr>
                        </w:pPr>
                        <w:r w:rsidRPr="00A4507E">
                          <w:rPr>
                            <w:szCs w:val="28"/>
                          </w:rPr>
                          <w:t xml:space="preserve">к решению Совета муниципального </w:t>
                        </w:r>
                      </w:p>
                      <w:p w14:paraId="78D8B7E4" w14:textId="5EB448EB" w:rsidR="00AD446C" w:rsidRDefault="00AD446C" w:rsidP="00F0609F">
                        <w:pPr>
                          <w:rPr>
                            <w:szCs w:val="28"/>
                          </w:rPr>
                        </w:pPr>
                        <w:r w:rsidRPr="00A4507E">
                          <w:rPr>
                            <w:szCs w:val="28"/>
                          </w:rPr>
                          <w:t xml:space="preserve">образования Приморско-Ахтарский          муниципальный округ Краснодарского края         </w:t>
                        </w:r>
                        <w:proofErr w:type="gramStart"/>
                        <w:r w:rsidRPr="00A4507E">
                          <w:rPr>
                            <w:szCs w:val="28"/>
                          </w:rPr>
                          <w:t xml:space="preserve">   «</w:t>
                        </w:r>
                        <w:proofErr w:type="gramEnd"/>
                        <w:r w:rsidRPr="00A4507E">
                          <w:rPr>
                            <w:szCs w:val="28"/>
                          </w:rPr>
                          <w:t xml:space="preserve">Об исполнении бюджета  муниципального образования    Приморско-Ахтарский </w:t>
                        </w:r>
                        <w:r w:rsidR="00A4507E">
                          <w:rPr>
                            <w:szCs w:val="28"/>
                          </w:rPr>
                          <w:t xml:space="preserve">                </w:t>
                        </w:r>
                        <w:r w:rsidRPr="00A4507E">
                          <w:rPr>
                            <w:szCs w:val="28"/>
                          </w:rPr>
                          <w:t>муниципальный округ Краснодарского края  за 2025 год»</w:t>
                        </w:r>
                      </w:p>
                      <w:p w14:paraId="4FE39866" w14:textId="57AE5674" w:rsidR="00814167" w:rsidRPr="00A4507E" w:rsidRDefault="00814167" w:rsidP="00F0609F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 xml:space="preserve">от 26.06.2026 № 353 </w:t>
                        </w:r>
                      </w:p>
                      <w:p w14:paraId="2D138E21" w14:textId="77777777" w:rsidR="00AD446C" w:rsidRPr="00A4507E" w:rsidRDefault="00AD446C" w:rsidP="00F0609F">
                        <w:pPr>
                          <w:tabs>
                            <w:tab w:val="left" w:pos="0"/>
                            <w:tab w:val="left" w:pos="9653"/>
                          </w:tabs>
                          <w:jc w:val="center"/>
                          <w:rPr>
                            <w:szCs w:val="28"/>
                          </w:rPr>
                        </w:pPr>
                      </w:p>
                    </w:tc>
                  </w:tr>
                  <w:tr w:rsidR="00A4507E" w:rsidRPr="00A4507E" w14:paraId="17BFB486" w14:textId="77777777" w:rsidTr="00F0609F">
                    <w:tblPrEx>
                      <w:tblLook w:val="00A0" w:firstRow="1" w:lastRow="0" w:firstColumn="1" w:lastColumn="0" w:noHBand="0" w:noVBand="0"/>
                    </w:tblPrEx>
                    <w:trPr>
                      <w:gridBefore w:val="1"/>
                      <w:wBefore w:w="108" w:type="dxa"/>
                      <w:cantSplit/>
                    </w:trPr>
                    <w:tc>
                      <w:tcPr>
                        <w:tcW w:w="1323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14:paraId="2DC5C913" w14:textId="02F4A52D" w:rsidR="00AD446C" w:rsidRPr="00A4507E" w:rsidRDefault="00AD446C" w:rsidP="00AD446C">
                        <w:pPr>
                          <w:shd w:val="clear" w:color="auto" w:fill="FFFFFF"/>
                          <w:jc w:val="center"/>
                          <w:rPr>
                            <w:szCs w:val="28"/>
                          </w:rPr>
                        </w:pPr>
                        <w:r w:rsidRPr="00A4507E">
                          <w:rPr>
                            <w:b/>
                            <w:szCs w:val="28"/>
                          </w:rPr>
                          <w:t>Расходы бюджета муниципального образования Приморско-Ахтарский муниципальный округ  Краснодарского края  за 2025 год по разделам и подразделам классификации расходов бюджетов</w:t>
                        </w:r>
                      </w:p>
                    </w:tc>
                  </w:tr>
                </w:tbl>
                <w:p w14:paraId="307D2B42" w14:textId="77777777" w:rsidR="00AD446C" w:rsidRPr="00A4507E" w:rsidRDefault="00AD446C" w:rsidP="00F0609F">
                  <w:pPr>
                    <w:widowControl w:val="0"/>
                    <w:autoSpaceDE w:val="0"/>
                    <w:autoSpaceDN w:val="0"/>
                    <w:adjustRightInd w:val="0"/>
                    <w:rPr>
                      <w:szCs w:val="28"/>
                    </w:rPr>
                  </w:pPr>
                </w:p>
              </w:tc>
            </w:tr>
          </w:tbl>
          <w:p w14:paraId="6040C997" w14:textId="77777777" w:rsidR="00AD446C" w:rsidRPr="00A4507E" w:rsidRDefault="00AD446C" w:rsidP="00F0609F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A4507E" w:rsidRPr="00A4507E" w14:paraId="29A0D986" w14:textId="77777777" w:rsidTr="00AF4885">
        <w:trPr>
          <w:gridAfter w:val="1"/>
          <w:wAfter w:w="1035" w:type="dxa"/>
          <w:cantSplit/>
        </w:trPr>
        <w:tc>
          <w:tcPr>
            <w:tcW w:w="16447" w:type="dxa"/>
            <w:vAlign w:val="center"/>
          </w:tcPr>
          <w:p w14:paraId="3F9DF3DA" w14:textId="77777777" w:rsidR="00F2683F" w:rsidRPr="00A4507E" w:rsidRDefault="00F2683F" w:rsidP="004B5382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A4507E" w:rsidRPr="00A4507E" w14:paraId="6FC541B1" w14:textId="77777777" w:rsidTr="00AF4885">
        <w:trPr>
          <w:gridAfter w:val="1"/>
          <w:wAfter w:w="1035" w:type="dxa"/>
          <w:cantSplit/>
        </w:trPr>
        <w:tc>
          <w:tcPr>
            <w:tcW w:w="164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right w:w="0" w:type="dxa"/>
            </w:tcMar>
            <w:vAlign w:val="bottom"/>
          </w:tcPr>
          <w:p w14:paraId="1F9D474E" w14:textId="77777777" w:rsidR="00F870BF" w:rsidRPr="00A4507E" w:rsidRDefault="00A31014" w:rsidP="00A31014">
            <w:pPr>
              <w:jc w:val="center"/>
              <w:rPr>
                <w:szCs w:val="28"/>
              </w:rPr>
            </w:pPr>
            <w:r w:rsidRPr="00A4507E">
              <w:rPr>
                <w:szCs w:val="28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F870BF" w:rsidRPr="00A4507E">
              <w:rPr>
                <w:szCs w:val="28"/>
              </w:rPr>
              <w:t>(тыс. рублей)</w:t>
            </w:r>
          </w:p>
        </w:tc>
      </w:tr>
    </w:tbl>
    <w:p w14:paraId="7D7612A4" w14:textId="77777777" w:rsidR="00F870BF" w:rsidRPr="00D96433" w:rsidRDefault="00F870BF">
      <w:pPr>
        <w:rPr>
          <w:sz w:val="2"/>
        </w:rPr>
      </w:pPr>
    </w:p>
    <w:p w14:paraId="1FCDE269" w14:textId="77777777" w:rsidR="00A31014" w:rsidRPr="00D96433" w:rsidRDefault="00A31014">
      <w:pPr>
        <w:rPr>
          <w:sz w:val="2"/>
          <w:szCs w:val="2"/>
        </w:rPr>
      </w:pPr>
    </w:p>
    <w:tbl>
      <w:tblPr>
        <w:tblW w:w="14884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850"/>
        <w:gridCol w:w="6663"/>
        <w:gridCol w:w="993"/>
        <w:gridCol w:w="708"/>
        <w:gridCol w:w="1418"/>
        <w:gridCol w:w="1559"/>
        <w:gridCol w:w="1418"/>
        <w:gridCol w:w="1275"/>
      </w:tblGrid>
      <w:tr w:rsidR="00A4507E" w:rsidRPr="00A4507E" w14:paraId="43151AB0" w14:textId="77777777" w:rsidTr="00AF6674">
        <w:trPr>
          <w:tblHeader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DAE51" w14:textId="7F061A77" w:rsidR="00AD446C" w:rsidRPr="00A4507E" w:rsidRDefault="00AD446C" w:rsidP="00181159">
            <w:pPr>
              <w:jc w:val="center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A4507E">
              <w:rPr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5330A" w14:textId="283242CA" w:rsidR="00AD446C" w:rsidRPr="00A4507E" w:rsidRDefault="00AD446C" w:rsidP="00181159">
            <w:pPr>
              <w:jc w:val="center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5617" w14:textId="77777777" w:rsidR="00AD446C" w:rsidRPr="00A4507E" w:rsidRDefault="00AD446C" w:rsidP="00181159">
            <w:pPr>
              <w:jc w:val="center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Код</w:t>
            </w:r>
          </w:p>
          <w:p w14:paraId="1FDBC398" w14:textId="21D670A5" w:rsidR="00AD446C" w:rsidRPr="00A4507E" w:rsidRDefault="00AD446C" w:rsidP="00181159">
            <w:pPr>
              <w:jc w:val="center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классификации расходов          бюджетов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E7C38" w14:textId="3D8F8B46" w:rsidR="00AD446C" w:rsidRPr="00A4507E" w:rsidRDefault="00AD446C" w:rsidP="00181159">
            <w:pPr>
              <w:jc w:val="center"/>
              <w:rPr>
                <w:rFonts w:eastAsia="Arial Unicode MS"/>
                <w:b/>
                <w:kern w:val="1"/>
                <w:sz w:val="24"/>
                <w:szCs w:val="24"/>
              </w:rPr>
            </w:pPr>
            <w:r w:rsidRPr="00A4507E">
              <w:rPr>
                <w:rFonts w:eastAsia="Arial Unicode MS"/>
                <w:b/>
                <w:kern w:val="1"/>
                <w:sz w:val="24"/>
                <w:szCs w:val="24"/>
              </w:rPr>
              <w:t>Решение Совета муниципального образования Приморско-Ахтарский муниципальный округ Краснодарского края от                  20 декабря 2024 года</w:t>
            </w:r>
          </w:p>
          <w:p w14:paraId="4CEB6B52" w14:textId="2B58B433" w:rsidR="00AD446C" w:rsidRPr="00A4507E" w:rsidRDefault="00AD446C" w:rsidP="00181159">
            <w:pPr>
              <w:jc w:val="center"/>
              <w:rPr>
                <w:bCs/>
                <w:sz w:val="24"/>
                <w:szCs w:val="24"/>
              </w:rPr>
            </w:pPr>
            <w:r w:rsidRPr="00A4507E">
              <w:rPr>
                <w:rFonts w:eastAsia="Arial Unicode MS"/>
                <w:b/>
                <w:kern w:val="1"/>
                <w:sz w:val="24"/>
                <w:szCs w:val="24"/>
              </w:rPr>
              <w:t>№ 130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0FF1A" w14:textId="4CEFA439" w:rsidR="00AD446C" w:rsidRPr="00A4507E" w:rsidRDefault="00AD446C" w:rsidP="00A7052F">
            <w:pPr>
              <w:pStyle w:val="aa"/>
              <w:shd w:val="clear" w:color="auto" w:fill="auto"/>
              <w:ind w:right="-83"/>
              <w:rPr>
                <w:b w:val="0"/>
                <w:color w:val="auto"/>
                <w:szCs w:val="24"/>
              </w:rPr>
            </w:pPr>
            <w:r w:rsidRPr="00A4507E">
              <w:rPr>
                <w:rFonts w:eastAsia="Arial Unicode MS"/>
                <w:bCs w:val="0"/>
                <w:color w:val="auto"/>
                <w:kern w:val="1"/>
                <w:szCs w:val="24"/>
              </w:rPr>
              <w:t>Сводная бюджетная роспись бюджета муниципального образования Приморско-Ахтарский муниципальный округ Краснодарского края</w:t>
            </w:r>
            <w:r w:rsidR="00A7052F" w:rsidRPr="00A4507E">
              <w:rPr>
                <w:rFonts w:eastAsia="Arial Unicode MS"/>
                <w:bCs w:val="0"/>
                <w:color w:val="auto"/>
                <w:kern w:val="1"/>
                <w:szCs w:val="24"/>
              </w:rPr>
              <w:t>*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7923D" w14:textId="328A0183" w:rsidR="00AD446C" w:rsidRPr="00A4507E" w:rsidRDefault="00BB2832" w:rsidP="00181159">
            <w:pPr>
              <w:pStyle w:val="aa"/>
              <w:shd w:val="clear" w:color="auto" w:fill="auto"/>
              <w:ind w:right="-83"/>
              <w:rPr>
                <w:color w:val="auto"/>
                <w:szCs w:val="24"/>
              </w:rPr>
            </w:pPr>
            <w:r w:rsidRPr="00A4507E">
              <w:rPr>
                <w:color w:val="auto"/>
                <w:szCs w:val="24"/>
              </w:rPr>
              <w:t>Исполнено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42097F" w14:textId="207C0BF4" w:rsidR="00AD446C" w:rsidRPr="00A4507E" w:rsidRDefault="00BB2832" w:rsidP="00181159">
            <w:pPr>
              <w:pStyle w:val="aa"/>
              <w:shd w:val="clear" w:color="auto" w:fill="auto"/>
              <w:ind w:right="-83"/>
              <w:rPr>
                <w:b w:val="0"/>
                <w:color w:val="auto"/>
                <w:szCs w:val="24"/>
              </w:rPr>
            </w:pPr>
            <w:r w:rsidRPr="00A4507E">
              <w:rPr>
                <w:rFonts w:eastAsia="Arial Unicode MS"/>
                <w:bCs w:val="0"/>
                <w:color w:val="auto"/>
                <w:kern w:val="1"/>
                <w:szCs w:val="24"/>
              </w:rPr>
              <w:t xml:space="preserve">Исполнение </w:t>
            </w:r>
            <w:r w:rsidR="00A7052F" w:rsidRPr="00A4507E">
              <w:rPr>
                <w:rFonts w:eastAsia="Arial Unicode MS"/>
                <w:bCs w:val="0"/>
                <w:color w:val="auto"/>
                <w:kern w:val="1"/>
                <w:szCs w:val="24"/>
              </w:rPr>
              <w:t xml:space="preserve">к </w:t>
            </w:r>
            <w:r w:rsidRPr="00A4507E">
              <w:rPr>
                <w:rFonts w:eastAsia="Arial Unicode MS"/>
                <w:bCs w:val="0"/>
                <w:color w:val="auto"/>
                <w:kern w:val="1"/>
                <w:szCs w:val="24"/>
              </w:rPr>
              <w:t xml:space="preserve">сводной бюджетной росписи бюджета муниципального образования Приморско-Ахтарский </w:t>
            </w:r>
            <w:r w:rsidR="00181159" w:rsidRPr="00A4507E">
              <w:rPr>
                <w:rFonts w:eastAsia="Arial Unicode MS"/>
                <w:bCs w:val="0"/>
                <w:color w:val="auto"/>
                <w:kern w:val="1"/>
                <w:szCs w:val="24"/>
              </w:rPr>
              <w:t>муниципальный округ Краснодарского края</w:t>
            </w:r>
            <w:r w:rsidRPr="00A4507E">
              <w:rPr>
                <w:rFonts w:eastAsia="Arial Unicode MS"/>
                <w:bCs w:val="0"/>
                <w:color w:val="auto"/>
                <w:kern w:val="1"/>
                <w:szCs w:val="24"/>
              </w:rPr>
              <w:t>, %</w:t>
            </w:r>
          </w:p>
        </w:tc>
      </w:tr>
      <w:tr w:rsidR="00A4507E" w:rsidRPr="00A4507E" w14:paraId="188101A8" w14:textId="77777777" w:rsidTr="00AF6674">
        <w:trPr>
          <w:tblHeader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AC47" w14:textId="77777777" w:rsidR="00AD446C" w:rsidRPr="00A4507E" w:rsidRDefault="00AD446C" w:rsidP="00A310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CF609" w14:textId="77777777" w:rsidR="00AD446C" w:rsidRPr="00A4507E" w:rsidRDefault="00AD446C" w:rsidP="00A3101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793BB" w14:textId="3AAC3DF0" w:rsidR="00AD446C" w:rsidRPr="00A4507E" w:rsidRDefault="00AD446C" w:rsidP="00A3101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4507E">
              <w:rPr>
                <w:b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B4C51" w14:textId="7CD0EB6A" w:rsidR="00AD446C" w:rsidRPr="00A4507E" w:rsidRDefault="00AD446C" w:rsidP="00A31014">
            <w:pPr>
              <w:jc w:val="center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A209" w14:textId="36708E89" w:rsidR="00AD446C" w:rsidRPr="00A4507E" w:rsidRDefault="00AD446C" w:rsidP="00A3101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98A" w14:textId="77777777" w:rsidR="00AD446C" w:rsidRPr="00A4507E" w:rsidRDefault="00AD446C" w:rsidP="00A31014">
            <w:pPr>
              <w:pStyle w:val="aa"/>
              <w:shd w:val="clear" w:color="auto" w:fill="auto"/>
              <w:ind w:right="-83"/>
              <w:rPr>
                <w:b w:val="0"/>
                <w:color w:val="auto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E83F" w14:textId="28847462" w:rsidR="00AD446C" w:rsidRPr="00A4507E" w:rsidRDefault="00AD446C" w:rsidP="00A31014">
            <w:pPr>
              <w:pStyle w:val="aa"/>
              <w:shd w:val="clear" w:color="auto" w:fill="auto"/>
              <w:ind w:right="-83"/>
              <w:rPr>
                <w:b w:val="0"/>
                <w:color w:val="auto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FEE2" w14:textId="77777777" w:rsidR="00AD446C" w:rsidRPr="00A4507E" w:rsidRDefault="00AD446C" w:rsidP="00A31014">
            <w:pPr>
              <w:pStyle w:val="aa"/>
              <w:shd w:val="clear" w:color="auto" w:fill="auto"/>
              <w:ind w:right="-83"/>
              <w:rPr>
                <w:b w:val="0"/>
                <w:color w:val="auto"/>
                <w:szCs w:val="24"/>
              </w:rPr>
            </w:pPr>
          </w:p>
        </w:tc>
      </w:tr>
    </w:tbl>
    <w:p w14:paraId="0A4E91CA" w14:textId="77777777" w:rsidR="00DC3F56" w:rsidRPr="00A4507E" w:rsidRDefault="00DC3F56">
      <w:pPr>
        <w:rPr>
          <w:sz w:val="2"/>
          <w:szCs w:val="2"/>
        </w:rPr>
      </w:pPr>
    </w:p>
    <w:tbl>
      <w:tblPr>
        <w:tblW w:w="14885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850"/>
        <w:gridCol w:w="6663"/>
        <w:gridCol w:w="993"/>
        <w:gridCol w:w="709"/>
        <w:gridCol w:w="1418"/>
        <w:gridCol w:w="1558"/>
        <w:gridCol w:w="1418"/>
        <w:gridCol w:w="283"/>
        <w:gridCol w:w="993"/>
      </w:tblGrid>
      <w:tr w:rsidR="00A4507E" w:rsidRPr="00A4507E" w14:paraId="5596F310" w14:textId="77777777" w:rsidTr="00AF6674">
        <w:trPr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8FFD" w14:textId="77777777" w:rsidR="00AD446C" w:rsidRPr="00A4507E" w:rsidRDefault="00AD446C" w:rsidP="00A31014">
            <w:pPr>
              <w:jc w:val="center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BF71" w14:textId="77777777" w:rsidR="00AD446C" w:rsidRPr="00A4507E" w:rsidRDefault="00AD446C" w:rsidP="00A31014">
            <w:pPr>
              <w:jc w:val="center"/>
              <w:rPr>
                <w:bCs/>
                <w:sz w:val="24"/>
                <w:szCs w:val="24"/>
              </w:rPr>
            </w:pPr>
            <w:r w:rsidRPr="00A4507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8266B" w14:textId="77777777" w:rsidR="00AD446C" w:rsidRPr="00A4507E" w:rsidRDefault="00AD446C" w:rsidP="00A31014">
            <w:pPr>
              <w:jc w:val="center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6C4F1" w14:textId="77777777" w:rsidR="00AD446C" w:rsidRPr="00A4507E" w:rsidRDefault="00AD446C" w:rsidP="00A31014">
            <w:pPr>
              <w:jc w:val="center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24DF" w14:textId="34E86172" w:rsidR="00AD446C" w:rsidRPr="00A4507E" w:rsidRDefault="00AD446C" w:rsidP="00A31014">
            <w:pPr>
              <w:jc w:val="center"/>
              <w:rPr>
                <w:bCs/>
                <w:sz w:val="24"/>
                <w:szCs w:val="24"/>
              </w:rPr>
            </w:pPr>
            <w:r w:rsidRPr="00A4507E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A549" w14:textId="7E715E40" w:rsidR="00AD446C" w:rsidRPr="00A4507E" w:rsidRDefault="00AD446C" w:rsidP="00A31014">
            <w:pPr>
              <w:pStyle w:val="aa"/>
              <w:shd w:val="clear" w:color="auto" w:fill="auto"/>
              <w:ind w:right="-83"/>
              <w:rPr>
                <w:b w:val="0"/>
                <w:color w:val="auto"/>
                <w:szCs w:val="24"/>
              </w:rPr>
            </w:pPr>
            <w:r w:rsidRPr="00A4507E">
              <w:rPr>
                <w:b w:val="0"/>
                <w:color w:val="auto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5840" w14:textId="5E39B237" w:rsidR="00AD446C" w:rsidRPr="00A4507E" w:rsidRDefault="00AD446C" w:rsidP="00A31014">
            <w:pPr>
              <w:pStyle w:val="aa"/>
              <w:shd w:val="clear" w:color="auto" w:fill="auto"/>
              <w:ind w:right="-83"/>
              <w:rPr>
                <w:b w:val="0"/>
                <w:color w:val="auto"/>
                <w:szCs w:val="24"/>
              </w:rPr>
            </w:pPr>
            <w:r w:rsidRPr="00A4507E">
              <w:rPr>
                <w:b w:val="0"/>
                <w:color w:val="auto"/>
                <w:szCs w:val="24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E7B0" w14:textId="6676C736" w:rsidR="00AD446C" w:rsidRPr="00A4507E" w:rsidRDefault="00AD446C" w:rsidP="00A31014">
            <w:pPr>
              <w:pStyle w:val="aa"/>
              <w:shd w:val="clear" w:color="auto" w:fill="auto"/>
              <w:ind w:right="-83"/>
              <w:rPr>
                <w:b w:val="0"/>
                <w:color w:val="auto"/>
                <w:szCs w:val="24"/>
              </w:rPr>
            </w:pPr>
            <w:r w:rsidRPr="00A4507E">
              <w:rPr>
                <w:b w:val="0"/>
                <w:color w:val="auto"/>
                <w:szCs w:val="24"/>
              </w:rPr>
              <w:t>8</w:t>
            </w:r>
          </w:p>
        </w:tc>
      </w:tr>
      <w:tr w:rsidR="00A4507E" w:rsidRPr="00A4507E" w14:paraId="3E4B81BB" w14:textId="77777777" w:rsidTr="00AF667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85FB" w14:textId="77777777" w:rsidR="00AD446C" w:rsidRPr="00A4507E" w:rsidRDefault="00AD446C" w:rsidP="00093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BA781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5D7FB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B8309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DBB7" w14:textId="59DF5572" w:rsidR="00AD446C" w:rsidRPr="00A4507E" w:rsidRDefault="00AD446C" w:rsidP="00397E31">
            <w:pPr>
              <w:jc w:val="right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2938407,6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9FC4" w14:textId="6565797B" w:rsidR="00AD446C" w:rsidRPr="00A4507E" w:rsidRDefault="00AD446C" w:rsidP="007B7D57">
            <w:pPr>
              <w:pStyle w:val="aa"/>
              <w:shd w:val="clear" w:color="auto" w:fill="auto"/>
              <w:ind w:right="-83"/>
              <w:jc w:val="right"/>
              <w:rPr>
                <w:color w:val="auto"/>
                <w:szCs w:val="24"/>
              </w:rPr>
            </w:pPr>
            <w:r w:rsidRPr="00A4507E">
              <w:rPr>
                <w:color w:val="auto"/>
                <w:szCs w:val="24"/>
              </w:rPr>
              <w:t>2938407,6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E799" w14:textId="5EA3C06E" w:rsidR="00AD446C" w:rsidRPr="00A4507E" w:rsidRDefault="00614DC6" w:rsidP="00553BBA">
            <w:pPr>
              <w:pStyle w:val="aa"/>
              <w:shd w:val="clear" w:color="auto" w:fill="auto"/>
              <w:ind w:right="-83"/>
              <w:jc w:val="right"/>
              <w:rPr>
                <w:color w:val="auto"/>
                <w:szCs w:val="24"/>
              </w:rPr>
            </w:pPr>
            <w:r w:rsidRPr="00A4507E">
              <w:rPr>
                <w:color w:val="auto"/>
                <w:szCs w:val="24"/>
              </w:rPr>
              <w:t>2885892,9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7EE4" w14:textId="37B93D4C" w:rsidR="00AD446C" w:rsidRPr="00A4507E" w:rsidRDefault="00CF380E" w:rsidP="007B7D57">
            <w:pPr>
              <w:pStyle w:val="aa"/>
              <w:shd w:val="clear" w:color="auto" w:fill="auto"/>
              <w:ind w:right="-83"/>
              <w:jc w:val="right"/>
              <w:rPr>
                <w:color w:val="auto"/>
                <w:szCs w:val="24"/>
              </w:rPr>
            </w:pPr>
            <w:r w:rsidRPr="00A4507E">
              <w:rPr>
                <w:color w:val="auto"/>
                <w:szCs w:val="24"/>
              </w:rPr>
              <w:t>98,2</w:t>
            </w:r>
          </w:p>
        </w:tc>
      </w:tr>
      <w:tr w:rsidR="00A4507E" w:rsidRPr="00A4507E" w14:paraId="478CAB0B" w14:textId="77777777" w:rsidTr="00AF667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A76A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8E75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90F92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731A0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9C06" w14:textId="0217CBD3" w:rsidR="00AD446C" w:rsidRPr="00A4507E" w:rsidRDefault="00AD446C" w:rsidP="0002203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C03F" w14:textId="77777777" w:rsidR="00AD446C" w:rsidRPr="00A4507E" w:rsidRDefault="00AD446C" w:rsidP="0002203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3DF0" w14:textId="6D00EB7B" w:rsidR="00AD446C" w:rsidRPr="00A4507E" w:rsidRDefault="00AD446C" w:rsidP="0002203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EAAC" w14:textId="77777777" w:rsidR="00AD446C" w:rsidRPr="00A4507E" w:rsidRDefault="00AD446C" w:rsidP="00022037">
            <w:pPr>
              <w:jc w:val="right"/>
              <w:rPr>
                <w:sz w:val="24"/>
                <w:szCs w:val="24"/>
              </w:rPr>
            </w:pPr>
          </w:p>
        </w:tc>
      </w:tr>
      <w:tr w:rsidR="00A4507E" w:rsidRPr="00A4507E" w14:paraId="20D8CEAA" w14:textId="77777777" w:rsidTr="00AF667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9325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BDD97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0BA1A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065E3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ABA1" w14:textId="0FB9BAD9" w:rsidR="00AD446C" w:rsidRPr="00A4507E" w:rsidRDefault="00AD446C" w:rsidP="00E34E9F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337811,8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62E0" w14:textId="00F24578" w:rsidR="00AD446C" w:rsidRPr="00A4507E" w:rsidRDefault="00AD446C" w:rsidP="006A7E27">
            <w:pPr>
              <w:jc w:val="right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337811,8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20432" w14:textId="1E55A736" w:rsidR="00AD446C" w:rsidRPr="00A4507E" w:rsidRDefault="00DE2B8E" w:rsidP="00E34E9F">
            <w:pPr>
              <w:jc w:val="right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321339,9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696C" w14:textId="3ADE43C7" w:rsidR="00AD446C" w:rsidRPr="00A4507E" w:rsidRDefault="000D31D7" w:rsidP="00685B72">
            <w:pPr>
              <w:jc w:val="right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95,1</w:t>
            </w:r>
          </w:p>
        </w:tc>
      </w:tr>
      <w:tr w:rsidR="00A4507E" w:rsidRPr="00A4507E" w14:paraId="496D3E6E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0110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E8A38" w14:textId="32787710" w:rsidR="00AD446C" w:rsidRPr="00A4507E" w:rsidRDefault="00AD446C" w:rsidP="0062760A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96428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415E5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8B0FB" w14:textId="4377CFE2" w:rsidR="00AD446C" w:rsidRPr="00A4507E" w:rsidRDefault="00AD446C" w:rsidP="00502013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3251,6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BED12" w14:textId="695FC1A4" w:rsidR="00AD446C" w:rsidRPr="00A4507E" w:rsidRDefault="00AD446C" w:rsidP="006A7E2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3251,6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A6F44" w14:textId="1E05E409" w:rsidR="00AD446C" w:rsidRPr="00A4507E" w:rsidRDefault="0000434C" w:rsidP="006A7E2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3227,8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14590" w14:textId="57C477D6" w:rsidR="00AD446C" w:rsidRPr="00A4507E" w:rsidRDefault="001A0205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99,3</w:t>
            </w:r>
          </w:p>
        </w:tc>
      </w:tr>
      <w:tr w:rsidR="00A4507E" w:rsidRPr="00A4507E" w14:paraId="669ACF42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CEE9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EAF63" w14:textId="527C8212" w:rsidR="00AD446C" w:rsidRPr="00A4507E" w:rsidRDefault="00AD446C" w:rsidP="0062760A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B54CA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08B79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35C60" w14:textId="0CE46EB9" w:rsidR="00AD446C" w:rsidRPr="00A4507E" w:rsidRDefault="00AD446C" w:rsidP="006A7E2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6303,4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A3A35" w14:textId="1994A180" w:rsidR="00AD446C" w:rsidRPr="00A4507E" w:rsidRDefault="00AD446C" w:rsidP="006A7E2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6303,4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BAA49" w14:textId="5A748FF0" w:rsidR="00AD446C" w:rsidRPr="00A4507E" w:rsidRDefault="00AF1B2A" w:rsidP="006A7E2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5900,1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F5FFB" w14:textId="27362349" w:rsidR="00AD446C" w:rsidRPr="00A4507E" w:rsidRDefault="001A0205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93,6</w:t>
            </w:r>
          </w:p>
        </w:tc>
      </w:tr>
      <w:tr w:rsidR="00A4507E" w:rsidRPr="00A4507E" w14:paraId="0C2F8007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136E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C57DA" w14:textId="77777777" w:rsidR="00AD446C" w:rsidRPr="00A4507E" w:rsidRDefault="00AD446C" w:rsidP="00502013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30776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1F55C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EACCD" w14:textId="608EF65E" w:rsidR="00AD446C" w:rsidRPr="00A4507E" w:rsidRDefault="00AD446C" w:rsidP="00CC2A70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146948,3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915E8" w14:textId="7604602C" w:rsidR="00AD446C" w:rsidRPr="00A4507E" w:rsidRDefault="00AD446C" w:rsidP="00DA361C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146948,3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B82145" w14:textId="6309E5D7" w:rsidR="00AD446C" w:rsidRPr="00A4507E" w:rsidRDefault="0000434C" w:rsidP="00DA361C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145331,9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AD15A" w14:textId="62F4797D" w:rsidR="00AD446C" w:rsidRPr="00A4507E" w:rsidRDefault="001A0205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98,9</w:t>
            </w:r>
          </w:p>
        </w:tc>
      </w:tr>
      <w:tr w:rsidR="00A4507E" w:rsidRPr="00A4507E" w14:paraId="1B8EB09C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4677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F065E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41465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F5523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1EFAA" w14:textId="796CF222" w:rsidR="00AD446C" w:rsidRPr="00A4507E" w:rsidRDefault="00AD446C" w:rsidP="00DA361C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7,8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EBB4C" w14:textId="20EA6C6D" w:rsidR="00AD446C" w:rsidRPr="00A4507E" w:rsidRDefault="00AD446C" w:rsidP="006A7E2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41F54" w14:textId="2B5F7A47" w:rsidR="00AD446C" w:rsidRPr="00A4507E" w:rsidRDefault="00394013" w:rsidP="006A7E2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7,8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3A207" w14:textId="57E5A5AC" w:rsidR="00AD446C" w:rsidRPr="00A4507E" w:rsidRDefault="001A0205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100,0</w:t>
            </w:r>
          </w:p>
        </w:tc>
      </w:tr>
      <w:tr w:rsidR="00A4507E" w:rsidRPr="00A4507E" w14:paraId="5FDDA111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20EB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DC5D1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AB2BA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74E34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0096A" w14:textId="6FF7FBAE" w:rsidR="00AD446C" w:rsidRPr="00A4507E" w:rsidRDefault="00AD446C" w:rsidP="006A7E2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23190,7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4DAE4" w14:textId="5C4E4F69" w:rsidR="00AD446C" w:rsidRPr="00A4507E" w:rsidRDefault="00AD446C" w:rsidP="006A7E2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23190,7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61041" w14:textId="2E484E1A" w:rsidR="00AD446C" w:rsidRPr="00A4507E" w:rsidRDefault="00CC6C0C" w:rsidP="006A7E2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23072,4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7EF5D3" w14:textId="20119B97" w:rsidR="00AD446C" w:rsidRPr="00A4507E" w:rsidRDefault="001A0205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99,5</w:t>
            </w:r>
          </w:p>
        </w:tc>
      </w:tr>
      <w:tr w:rsidR="00A4507E" w:rsidRPr="00A4507E" w14:paraId="2CB0695D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028F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40BAE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0E2FC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0B00B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E6F4F" w14:textId="63AC4B55" w:rsidR="00AD446C" w:rsidRPr="00A4507E" w:rsidRDefault="00AD446C" w:rsidP="007A49D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10000,0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5BAD8" w14:textId="434969BA" w:rsidR="00AD446C" w:rsidRPr="00A4507E" w:rsidRDefault="00AD446C" w:rsidP="006A7E2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11752" w14:textId="08E2BACE" w:rsidR="00AD446C" w:rsidRPr="00A4507E" w:rsidRDefault="00394013" w:rsidP="007C6469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ACDB1" w14:textId="5E8ABD1B" w:rsidR="00AD446C" w:rsidRPr="00A4507E" w:rsidRDefault="001A0205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</w:t>
            </w:r>
          </w:p>
        </w:tc>
      </w:tr>
      <w:tr w:rsidR="00A4507E" w:rsidRPr="00A4507E" w14:paraId="742D860E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D2D4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2D1C8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869310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4A980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7616D" w14:textId="53F9FC8A" w:rsidR="00AD446C" w:rsidRPr="00A4507E" w:rsidRDefault="00AD446C" w:rsidP="00E80831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148110,0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5A5CA" w14:textId="7269E4B3" w:rsidR="00AD446C" w:rsidRPr="00A4507E" w:rsidRDefault="00AD446C" w:rsidP="00E80831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148110,0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168D8" w14:textId="3926E7E2" w:rsidR="00AD446C" w:rsidRPr="00A4507E" w:rsidRDefault="00394013" w:rsidP="00E80831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143799,9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6D0AB" w14:textId="0B859911" w:rsidR="00AD446C" w:rsidRPr="00A4507E" w:rsidRDefault="001A0205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97,1</w:t>
            </w:r>
          </w:p>
        </w:tc>
      </w:tr>
      <w:tr w:rsidR="00A4507E" w:rsidRPr="00A4507E" w14:paraId="25181338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D00F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6846C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 xml:space="preserve">Национальная оборона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30D2F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D97EB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9F607" w14:textId="43F93ABB" w:rsidR="00AD446C" w:rsidRPr="00A4507E" w:rsidRDefault="00AD446C" w:rsidP="000877B4">
            <w:pPr>
              <w:jc w:val="right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1696,1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A7C28" w14:textId="6377A8F3" w:rsidR="00AD446C" w:rsidRPr="00A4507E" w:rsidRDefault="00AD446C" w:rsidP="006A7E27">
            <w:pPr>
              <w:jc w:val="right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1696,1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03458" w14:textId="56FC72F2" w:rsidR="00AD446C" w:rsidRPr="00A4507E" w:rsidRDefault="00DE2B8E" w:rsidP="006A7E27">
            <w:pPr>
              <w:jc w:val="right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1692,5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2B199" w14:textId="7A2E4A71" w:rsidR="00AD446C" w:rsidRPr="00A4507E" w:rsidRDefault="00010243" w:rsidP="001A0205">
            <w:pPr>
              <w:jc w:val="right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99,8</w:t>
            </w:r>
          </w:p>
        </w:tc>
      </w:tr>
      <w:tr w:rsidR="00A4507E" w:rsidRPr="00A4507E" w14:paraId="1445797F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8B22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47AA1" w14:textId="5FDBD643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rFonts w:eastAsia="Arial Unicode MS"/>
                <w:iCs/>
                <w:kern w:val="1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1662D" w14:textId="050F2EF3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9B793" w14:textId="3288D3C1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4331B" w14:textId="69CB3572" w:rsidR="00AD446C" w:rsidRPr="00A4507E" w:rsidRDefault="00AD446C" w:rsidP="006A7E2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1687,1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4DBFA" w14:textId="00997123" w:rsidR="00AD446C" w:rsidRPr="00A4507E" w:rsidRDefault="00AD446C" w:rsidP="006A7E2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1687,1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96F32" w14:textId="0EA4EE5A" w:rsidR="00AD446C" w:rsidRPr="00A4507E" w:rsidRDefault="009A21D7" w:rsidP="006A7E2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1683,5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27CE4" w14:textId="5CEABC33" w:rsidR="00AD446C" w:rsidRPr="00A4507E" w:rsidRDefault="00010243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99,8</w:t>
            </w:r>
          </w:p>
        </w:tc>
      </w:tr>
      <w:tr w:rsidR="00A4507E" w:rsidRPr="00A4507E" w14:paraId="0F3BF5B9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1620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B87BE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34DC1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AB4C3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579E7" w14:textId="63A3D16C" w:rsidR="00AD446C" w:rsidRPr="00A4507E" w:rsidRDefault="00AD446C" w:rsidP="006A7E2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9,0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4F330" w14:textId="1995ECB0" w:rsidR="00AD446C" w:rsidRPr="00A4507E" w:rsidRDefault="00AD446C" w:rsidP="006A7E2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25D52" w14:textId="6858B0CF" w:rsidR="00AD446C" w:rsidRPr="00A4507E" w:rsidRDefault="009A21D7" w:rsidP="006A7E2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9,0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56E48" w14:textId="3442D78E" w:rsidR="00AD446C" w:rsidRPr="00A4507E" w:rsidRDefault="00010243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100,0</w:t>
            </w:r>
          </w:p>
        </w:tc>
      </w:tr>
      <w:tr w:rsidR="00A4507E" w:rsidRPr="00A4507E" w14:paraId="0FDC6D25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619F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3D910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B45E1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4A75F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5D129" w14:textId="47192A9C" w:rsidR="00AD446C" w:rsidRPr="00A4507E" w:rsidRDefault="00AD446C" w:rsidP="00662801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46258,1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8B077" w14:textId="27A5CC6B" w:rsidR="00AD446C" w:rsidRPr="00A4507E" w:rsidRDefault="00AD446C" w:rsidP="00662801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46258,1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5F014" w14:textId="2DD28DD3" w:rsidR="00AD446C" w:rsidRPr="00A4507E" w:rsidRDefault="00DE2B8E" w:rsidP="00662801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44947,8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E6131" w14:textId="03543310" w:rsidR="00AD446C" w:rsidRPr="00A4507E" w:rsidRDefault="00010243" w:rsidP="001A0205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97,2</w:t>
            </w:r>
          </w:p>
        </w:tc>
      </w:tr>
      <w:tr w:rsidR="00A4507E" w:rsidRPr="00A4507E" w14:paraId="0AB8BE87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E21C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61275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ED485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BA6C5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98CBD" w14:textId="137D448F" w:rsidR="00AD446C" w:rsidRPr="00A4507E" w:rsidRDefault="00AD446C" w:rsidP="006A7E2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4486,9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9A682" w14:textId="1E9FF7DB" w:rsidR="00AD446C" w:rsidRPr="00A4507E" w:rsidRDefault="00AD446C" w:rsidP="006A7E2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4486,9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8F8D7" w14:textId="155326AD" w:rsidR="00AD446C" w:rsidRPr="00A4507E" w:rsidRDefault="009D52C5" w:rsidP="006A7E2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4098,2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F0F7F" w14:textId="5037A36F" w:rsidR="00AD446C" w:rsidRPr="00A4507E" w:rsidRDefault="00010243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91,3</w:t>
            </w:r>
          </w:p>
        </w:tc>
      </w:tr>
      <w:tr w:rsidR="00A4507E" w:rsidRPr="00A4507E" w14:paraId="608FD5A6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E827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41953" w14:textId="4A4D924A" w:rsidR="00AD446C" w:rsidRPr="00A4507E" w:rsidRDefault="00AD446C" w:rsidP="00742AF0">
            <w:pPr>
              <w:pStyle w:val="a9"/>
              <w:rPr>
                <w:rFonts w:ascii="Times New Roman" w:hAnsi="Times New Roman" w:cs="Times New Roman"/>
              </w:rPr>
            </w:pPr>
            <w:r w:rsidRPr="00A4507E">
              <w:rPr>
                <w:rFonts w:ascii="Times New Roman" w:hAnsi="Times New Roman" w:cs="Times New Roman"/>
              </w:rPr>
              <w:t>Защита населения и территории от чрезвычайных ситуаций          природного и техногенного характера, пожарная безопасность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C7A6B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1189D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A0C49" w14:textId="3BCA3261" w:rsidR="00AD446C" w:rsidRPr="00A4507E" w:rsidRDefault="00AD446C" w:rsidP="00D54D7B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40417,8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0695E1" w14:textId="79F4599E" w:rsidR="00AD446C" w:rsidRPr="00A4507E" w:rsidRDefault="00AD446C" w:rsidP="00E80831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40417,8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3630C6" w14:textId="5F8FDDE6" w:rsidR="00AD446C" w:rsidRPr="00A4507E" w:rsidRDefault="009D52C5" w:rsidP="00E80831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39496,2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BF2F6" w14:textId="0185C321" w:rsidR="00AD446C" w:rsidRPr="00A4507E" w:rsidRDefault="00010243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97,7</w:t>
            </w:r>
          </w:p>
        </w:tc>
      </w:tr>
      <w:tr w:rsidR="00A4507E" w:rsidRPr="00A4507E" w14:paraId="63FF759F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3B5E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63482" w14:textId="1CF20F68" w:rsidR="00AD446C" w:rsidRPr="00A4507E" w:rsidRDefault="00AD446C" w:rsidP="00487F41">
            <w:pPr>
              <w:pStyle w:val="a9"/>
              <w:rPr>
                <w:rFonts w:ascii="Times New Roman" w:hAnsi="Times New Roman" w:cs="Times New Roman"/>
              </w:rPr>
            </w:pPr>
            <w:r w:rsidRPr="00A4507E">
              <w:rPr>
                <w:rFonts w:ascii="Times New Roman" w:hAnsi="Times New Roman" w:cs="Times New Roman"/>
              </w:rPr>
              <w:t>Другие вопросы в области национальной безопасности и                правоохранительной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90AE9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46283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43294" w14:textId="7202E0E8" w:rsidR="00AD446C" w:rsidRPr="00A4507E" w:rsidRDefault="00AD446C" w:rsidP="006A7E2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1353,4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F3163" w14:textId="2E1F0EC7" w:rsidR="00AD446C" w:rsidRPr="00A4507E" w:rsidRDefault="00AD446C" w:rsidP="006A7E2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1353,4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51C54" w14:textId="2D40BA17" w:rsidR="00AD446C" w:rsidRPr="00A4507E" w:rsidRDefault="009D52C5" w:rsidP="006A7E2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1353,4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6A685" w14:textId="039B7F64" w:rsidR="00AD446C" w:rsidRPr="00A4507E" w:rsidRDefault="00010243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100,0</w:t>
            </w:r>
          </w:p>
        </w:tc>
      </w:tr>
      <w:tr w:rsidR="00A4507E" w:rsidRPr="00A4507E" w14:paraId="6134FD59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521E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6B1E51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6E5F6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0F4B7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1553" w14:textId="5925B419" w:rsidR="00AD446C" w:rsidRPr="00A4507E" w:rsidRDefault="00AD446C" w:rsidP="00B871BB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113459,5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9A40" w14:textId="7886BAA3" w:rsidR="00AD446C" w:rsidRPr="00A4507E" w:rsidRDefault="00AD446C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113459,5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134E" w14:textId="28E60118" w:rsidR="00AD446C" w:rsidRPr="00A4507E" w:rsidRDefault="001247F1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109464,6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60CF4C" w14:textId="6CB68E08" w:rsidR="00AD446C" w:rsidRPr="00A4507E" w:rsidRDefault="0071653C" w:rsidP="001A0205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96,5</w:t>
            </w:r>
          </w:p>
        </w:tc>
      </w:tr>
      <w:tr w:rsidR="00A4507E" w:rsidRPr="00A4507E" w14:paraId="2F790AB0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398A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446CA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C7D30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B710D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CFF07" w14:textId="2F00C01E" w:rsidR="00AD446C" w:rsidRPr="00A4507E" w:rsidRDefault="00AD446C" w:rsidP="004D5FA2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7014,7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88CFD" w14:textId="63B2F0F4" w:rsidR="00AD446C" w:rsidRPr="00A4507E" w:rsidRDefault="00AD446C" w:rsidP="004D5FA2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7014,7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307A65" w14:textId="52FA7B3A" w:rsidR="00AD446C" w:rsidRPr="00A4507E" w:rsidRDefault="009804D3" w:rsidP="00FC6DEE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6993,0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1AAB8" w14:textId="3273C5AA" w:rsidR="00AD446C" w:rsidRPr="00A4507E" w:rsidRDefault="0071653C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99,7</w:t>
            </w:r>
          </w:p>
        </w:tc>
      </w:tr>
      <w:tr w:rsidR="00A4507E" w:rsidRPr="00A4507E" w14:paraId="59A54166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035A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65C01" w14:textId="56540FA1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Транспорт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450B4" w14:textId="33CAC776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8E806" w14:textId="0552D8CE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60FE34" w14:textId="00A513ED" w:rsidR="00AD446C" w:rsidRPr="00A4507E" w:rsidRDefault="00AD446C" w:rsidP="00A52F8E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4D0BA" w14:textId="62D2B680" w:rsidR="00AD446C" w:rsidRPr="00A4507E" w:rsidRDefault="00AD446C" w:rsidP="004D5FA2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8667C" w14:textId="30D0D303" w:rsidR="00AD446C" w:rsidRPr="00A4507E" w:rsidRDefault="00015E94" w:rsidP="004D5FA2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060A3" w14:textId="1E72CEDF" w:rsidR="00AD446C" w:rsidRPr="00A4507E" w:rsidRDefault="0071653C" w:rsidP="001A0205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A4507E" w:rsidRPr="00A4507E" w14:paraId="7E0620CD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D1F6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2A3E8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6D771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3F3EC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197D4" w14:textId="68B9E4C1" w:rsidR="00AD446C" w:rsidRPr="00A4507E" w:rsidRDefault="00AD446C" w:rsidP="00A52F8E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103671,0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8AB3D" w14:textId="48B041FD" w:rsidR="00AD446C" w:rsidRPr="00A4507E" w:rsidRDefault="00AD446C" w:rsidP="004D5FA2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103671,0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A537E" w14:textId="7D5A2CEA" w:rsidR="00AD446C" w:rsidRPr="00A4507E" w:rsidRDefault="00015E94" w:rsidP="009804D3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99790,</w:t>
            </w:r>
            <w:r w:rsidR="009804D3" w:rsidRPr="00A4507E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D9EE0" w14:textId="3576F8C2" w:rsidR="00AD446C" w:rsidRPr="00A4507E" w:rsidRDefault="0071653C" w:rsidP="001A0205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A4507E" w:rsidRPr="00A4507E" w14:paraId="3BAC73B8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4D10" w14:textId="6F3BEB2C" w:rsidR="00AD446C" w:rsidRPr="00A4507E" w:rsidRDefault="00AD446C" w:rsidP="0002203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A2A91" w14:textId="77777777" w:rsidR="00AD446C" w:rsidRPr="00A4507E" w:rsidRDefault="00AD446C" w:rsidP="00022037">
            <w:pPr>
              <w:jc w:val="both"/>
              <w:rPr>
                <w:bCs/>
                <w:sz w:val="24"/>
                <w:szCs w:val="24"/>
              </w:rPr>
            </w:pPr>
            <w:r w:rsidRPr="00A4507E">
              <w:rPr>
                <w:bCs/>
                <w:sz w:val="24"/>
                <w:szCs w:val="24"/>
              </w:rPr>
              <w:t>Связь и информатика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FC8A6" w14:textId="77777777" w:rsidR="00AD446C" w:rsidRPr="00A4507E" w:rsidRDefault="00AD446C" w:rsidP="00022037">
            <w:pPr>
              <w:jc w:val="both"/>
              <w:rPr>
                <w:bCs/>
                <w:sz w:val="24"/>
                <w:szCs w:val="24"/>
              </w:rPr>
            </w:pPr>
            <w:r w:rsidRPr="00A4507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18F8D" w14:textId="77777777" w:rsidR="00AD446C" w:rsidRPr="00A4507E" w:rsidRDefault="00AD446C" w:rsidP="00022037">
            <w:pPr>
              <w:jc w:val="both"/>
              <w:rPr>
                <w:bCs/>
                <w:sz w:val="24"/>
                <w:szCs w:val="24"/>
              </w:rPr>
            </w:pPr>
            <w:r w:rsidRPr="00A4507E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CE8D0" w14:textId="77C0AD14" w:rsidR="00AD446C" w:rsidRPr="00A4507E" w:rsidRDefault="00AD446C" w:rsidP="004D5FA2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2573,7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69FFD" w14:textId="2CE0598F" w:rsidR="00AD446C" w:rsidRPr="00A4507E" w:rsidRDefault="00AD446C" w:rsidP="004D5FA2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2573,7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C768A" w14:textId="2FF3D045" w:rsidR="00AD446C" w:rsidRPr="00A4507E" w:rsidRDefault="00015E94" w:rsidP="004D5FA2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2494,4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EC0A4B" w14:textId="303209B6" w:rsidR="00AD446C" w:rsidRPr="00A4507E" w:rsidRDefault="0071653C" w:rsidP="001A0205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A4507E" w:rsidRPr="00A4507E" w14:paraId="423E86D3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35EE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1CE5D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D6BD00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D5C2E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60683" w14:textId="3184E43B" w:rsidR="00AD446C" w:rsidRPr="00A4507E" w:rsidRDefault="00AD446C" w:rsidP="004D5FA2">
            <w:pPr>
              <w:jc w:val="right"/>
              <w:rPr>
                <w:bCs/>
                <w:sz w:val="24"/>
                <w:szCs w:val="24"/>
              </w:rPr>
            </w:pPr>
            <w:r w:rsidRPr="00A4507E">
              <w:rPr>
                <w:bCs/>
                <w:sz w:val="24"/>
                <w:szCs w:val="24"/>
              </w:rPr>
              <w:t>160,6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3DFEA" w14:textId="35D883D7" w:rsidR="00AD446C" w:rsidRPr="00A4507E" w:rsidRDefault="00AD446C" w:rsidP="004D5FA2">
            <w:pPr>
              <w:jc w:val="right"/>
              <w:rPr>
                <w:bCs/>
                <w:sz w:val="24"/>
                <w:szCs w:val="24"/>
              </w:rPr>
            </w:pPr>
            <w:r w:rsidRPr="00A4507E">
              <w:rPr>
                <w:bCs/>
                <w:sz w:val="24"/>
                <w:szCs w:val="24"/>
              </w:rPr>
              <w:t>160,6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4931A" w14:textId="053DD6B0" w:rsidR="00AD446C" w:rsidRPr="00A4507E" w:rsidRDefault="00015E94" w:rsidP="00FC6DEE">
            <w:pPr>
              <w:jc w:val="right"/>
              <w:rPr>
                <w:bCs/>
                <w:sz w:val="24"/>
                <w:szCs w:val="24"/>
              </w:rPr>
            </w:pPr>
            <w:r w:rsidRPr="00A4507E">
              <w:rPr>
                <w:bCs/>
                <w:sz w:val="24"/>
                <w:szCs w:val="24"/>
              </w:rPr>
              <w:t>147,</w:t>
            </w:r>
            <w:r w:rsidR="00FC6DEE" w:rsidRPr="00A4507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5E2A5" w14:textId="6E3C9AF0" w:rsidR="00AD446C" w:rsidRPr="00A4507E" w:rsidRDefault="0071653C" w:rsidP="008D1AB5">
            <w:pPr>
              <w:jc w:val="right"/>
              <w:rPr>
                <w:bCs/>
                <w:sz w:val="24"/>
                <w:szCs w:val="24"/>
              </w:rPr>
            </w:pPr>
            <w:r w:rsidRPr="00A4507E">
              <w:rPr>
                <w:bCs/>
                <w:sz w:val="24"/>
                <w:szCs w:val="24"/>
              </w:rPr>
              <w:t>91,</w:t>
            </w:r>
            <w:r w:rsidR="008D1AB5" w:rsidRPr="00A4507E">
              <w:rPr>
                <w:bCs/>
                <w:sz w:val="24"/>
                <w:szCs w:val="24"/>
              </w:rPr>
              <w:t>8</w:t>
            </w:r>
          </w:p>
        </w:tc>
      </w:tr>
      <w:tr w:rsidR="00A4507E" w:rsidRPr="00A4507E" w14:paraId="0DE0DA09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1E52" w14:textId="20D47FEC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32F8B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3B5CB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225D4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243C" w14:textId="6BA7D382" w:rsidR="00AD446C" w:rsidRPr="00A4507E" w:rsidRDefault="00AD446C" w:rsidP="00EF45E3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393414,4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B83B" w14:textId="4E468E1F" w:rsidR="00AD446C" w:rsidRPr="00A4507E" w:rsidRDefault="00AD446C" w:rsidP="00243A46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393414,4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F30E" w14:textId="1AC4CD63" w:rsidR="00AD446C" w:rsidRPr="00A4507E" w:rsidRDefault="001247F1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391366,5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2E4CF" w14:textId="585D6F12" w:rsidR="00AD446C" w:rsidRPr="00A4507E" w:rsidRDefault="00CB5FAA" w:rsidP="001A0205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99,5</w:t>
            </w:r>
          </w:p>
        </w:tc>
      </w:tr>
      <w:tr w:rsidR="00A4507E" w:rsidRPr="00A4507E" w14:paraId="063467B3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8B27" w14:textId="77777777" w:rsidR="00AD446C" w:rsidRPr="00A4507E" w:rsidRDefault="00AD446C" w:rsidP="0002203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72C23" w14:textId="237AFB05" w:rsidR="00AD446C" w:rsidRPr="00A4507E" w:rsidRDefault="00AD446C" w:rsidP="00022037">
            <w:pPr>
              <w:jc w:val="both"/>
              <w:rPr>
                <w:bCs/>
                <w:sz w:val="24"/>
                <w:szCs w:val="24"/>
              </w:rPr>
            </w:pPr>
            <w:r w:rsidRPr="00A4507E">
              <w:rPr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513CD" w14:textId="3FFCC31C" w:rsidR="00AD446C" w:rsidRPr="00A4507E" w:rsidRDefault="00AD446C" w:rsidP="00022037">
            <w:pPr>
              <w:jc w:val="both"/>
              <w:rPr>
                <w:bCs/>
                <w:sz w:val="24"/>
                <w:szCs w:val="24"/>
              </w:rPr>
            </w:pPr>
            <w:r w:rsidRPr="00A4507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59E8E" w14:textId="5ED5F046" w:rsidR="00AD446C" w:rsidRPr="00A4507E" w:rsidRDefault="00AD446C" w:rsidP="00022037">
            <w:pPr>
              <w:jc w:val="both"/>
              <w:rPr>
                <w:bCs/>
                <w:sz w:val="24"/>
                <w:szCs w:val="24"/>
              </w:rPr>
            </w:pPr>
            <w:r w:rsidRPr="00A4507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47059" w14:textId="5E2E0269" w:rsidR="00AD446C" w:rsidRPr="00A4507E" w:rsidRDefault="00AD446C" w:rsidP="004D5FA2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16376,3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6CEF0" w14:textId="03C70BE3" w:rsidR="00AD446C" w:rsidRPr="00A4507E" w:rsidRDefault="00AD446C" w:rsidP="004D5FA2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16376,3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DA766" w14:textId="77B98C5C" w:rsidR="00AD446C" w:rsidRPr="00A4507E" w:rsidRDefault="00DB212E" w:rsidP="004D5FA2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16376,3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BE891" w14:textId="137AF0C4" w:rsidR="00AD446C" w:rsidRPr="00A4507E" w:rsidRDefault="00CB5FAA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100,0</w:t>
            </w:r>
          </w:p>
        </w:tc>
      </w:tr>
      <w:tr w:rsidR="00A4507E" w:rsidRPr="00A4507E" w14:paraId="2C5CD50B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31DD" w14:textId="77777777" w:rsidR="00AD446C" w:rsidRPr="00A4507E" w:rsidRDefault="00AD446C" w:rsidP="0002203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A8D4E" w14:textId="77777777" w:rsidR="00AD446C" w:rsidRPr="00A4507E" w:rsidRDefault="00AD446C" w:rsidP="00022037">
            <w:pPr>
              <w:jc w:val="both"/>
              <w:rPr>
                <w:bCs/>
                <w:sz w:val="24"/>
                <w:szCs w:val="24"/>
              </w:rPr>
            </w:pPr>
            <w:r w:rsidRPr="00A4507E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BAEA5" w14:textId="77777777" w:rsidR="00AD446C" w:rsidRPr="00A4507E" w:rsidRDefault="00AD446C" w:rsidP="00022037">
            <w:pPr>
              <w:jc w:val="both"/>
              <w:rPr>
                <w:bCs/>
                <w:sz w:val="24"/>
                <w:szCs w:val="24"/>
              </w:rPr>
            </w:pPr>
            <w:r w:rsidRPr="00A4507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7CA75" w14:textId="77777777" w:rsidR="00AD446C" w:rsidRPr="00A4507E" w:rsidRDefault="00AD446C" w:rsidP="00022037">
            <w:pPr>
              <w:jc w:val="both"/>
              <w:rPr>
                <w:bCs/>
                <w:sz w:val="24"/>
                <w:szCs w:val="24"/>
              </w:rPr>
            </w:pPr>
            <w:r w:rsidRPr="00A4507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EAE29" w14:textId="6BEBAC6C" w:rsidR="00AD446C" w:rsidRPr="00A4507E" w:rsidRDefault="00AD446C" w:rsidP="004D5FA2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283110,2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FE984" w14:textId="061FC807" w:rsidR="00AD446C" w:rsidRPr="00A4507E" w:rsidRDefault="00AD446C" w:rsidP="004D5FA2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283110,2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C5BED" w14:textId="62CC5F9F" w:rsidR="00AD446C" w:rsidRPr="00A4507E" w:rsidRDefault="00E55EB2" w:rsidP="004D5FA2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283055,3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C7C85" w14:textId="6E733FE7" w:rsidR="00AD446C" w:rsidRPr="00A4507E" w:rsidRDefault="00CB5FAA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100,0</w:t>
            </w:r>
          </w:p>
        </w:tc>
      </w:tr>
      <w:tr w:rsidR="00A4507E" w:rsidRPr="00A4507E" w14:paraId="697355F4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D11B" w14:textId="77777777" w:rsidR="00AD446C" w:rsidRPr="00A4507E" w:rsidRDefault="00AD446C" w:rsidP="0002203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39E92" w14:textId="77777777" w:rsidR="00AD446C" w:rsidRPr="00A4507E" w:rsidRDefault="00AD446C" w:rsidP="00022037">
            <w:pPr>
              <w:jc w:val="both"/>
              <w:rPr>
                <w:bCs/>
                <w:sz w:val="24"/>
                <w:szCs w:val="24"/>
              </w:rPr>
            </w:pPr>
            <w:r w:rsidRPr="00A4507E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735DC" w14:textId="77777777" w:rsidR="00AD446C" w:rsidRPr="00A4507E" w:rsidRDefault="00AD446C" w:rsidP="00022037">
            <w:pPr>
              <w:jc w:val="both"/>
              <w:rPr>
                <w:bCs/>
                <w:sz w:val="24"/>
                <w:szCs w:val="24"/>
              </w:rPr>
            </w:pPr>
            <w:r w:rsidRPr="00A4507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A1397" w14:textId="77777777" w:rsidR="00AD446C" w:rsidRPr="00A4507E" w:rsidRDefault="00AD446C" w:rsidP="00022037">
            <w:pPr>
              <w:jc w:val="both"/>
              <w:rPr>
                <w:bCs/>
                <w:sz w:val="24"/>
                <w:szCs w:val="24"/>
              </w:rPr>
            </w:pPr>
            <w:r w:rsidRPr="00A4507E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E3318" w14:textId="39E076E9" w:rsidR="00AD446C" w:rsidRPr="00A4507E" w:rsidRDefault="00AD446C" w:rsidP="006C5F6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93927,9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A1619" w14:textId="0C496FBD" w:rsidR="00AD446C" w:rsidRPr="00A4507E" w:rsidRDefault="00AD446C" w:rsidP="004D5FA2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93927,9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ACBC8" w14:textId="0D5E5A44" w:rsidR="00AD446C" w:rsidRPr="00A4507E" w:rsidRDefault="00DB212E" w:rsidP="004D5FA2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91934,9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6D206" w14:textId="566783AB" w:rsidR="00AD446C" w:rsidRPr="00A4507E" w:rsidRDefault="00CB5FAA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97,9</w:t>
            </w:r>
          </w:p>
        </w:tc>
      </w:tr>
      <w:tr w:rsidR="00A4507E" w:rsidRPr="00A4507E" w14:paraId="0AC75EA1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6782" w14:textId="4EE43C7F" w:rsidR="00AD446C" w:rsidRPr="00A4507E" w:rsidRDefault="00AD446C" w:rsidP="006F74C9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08EFD" w14:textId="77777777" w:rsidR="00AD446C" w:rsidRPr="00A4507E" w:rsidRDefault="00AD446C" w:rsidP="006F74C9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rFonts w:eastAsia="Times New Roman"/>
                <w:b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A528E" w14:textId="77777777" w:rsidR="00AD446C" w:rsidRPr="00A4507E" w:rsidRDefault="00AD446C" w:rsidP="006F74C9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DF8D6" w14:textId="77777777" w:rsidR="00AD446C" w:rsidRPr="00A4507E" w:rsidRDefault="00AD446C" w:rsidP="006F74C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00F20" w14:textId="7EA3E81A" w:rsidR="00AD446C" w:rsidRPr="00A4507E" w:rsidRDefault="00AD446C" w:rsidP="006F74C9">
            <w:pPr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300,0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4D2A7" w14:textId="78506C2A" w:rsidR="00AD446C" w:rsidRPr="00A4507E" w:rsidRDefault="00AD446C" w:rsidP="006F74C9">
            <w:pPr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07E">
              <w:rPr>
                <w:b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E8F5" w14:textId="0B081660" w:rsidR="00AD446C" w:rsidRPr="00A4507E" w:rsidRDefault="001247F1" w:rsidP="006F74C9">
            <w:pPr>
              <w:jc w:val="right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280,0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FDF75" w14:textId="51227FA0" w:rsidR="00AD446C" w:rsidRPr="00A4507E" w:rsidRDefault="007438BC" w:rsidP="001A0205">
            <w:pPr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93,3</w:t>
            </w:r>
          </w:p>
        </w:tc>
      </w:tr>
      <w:tr w:rsidR="00A4507E" w:rsidRPr="00A4507E" w14:paraId="196CDAC1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0D5F" w14:textId="77777777" w:rsidR="00AD446C" w:rsidRPr="00A4507E" w:rsidRDefault="00AD446C" w:rsidP="006F74C9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BBC8E8" w14:textId="77777777" w:rsidR="00AD446C" w:rsidRPr="00A4507E" w:rsidRDefault="00AD446C" w:rsidP="006F74C9">
            <w:pPr>
              <w:jc w:val="both"/>
              <w:rPr>
                <w:bCs/>
                <w:sz w:val="24"/>
                <w:szCs w:val="24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74C7D" w14:textId="77777777" w:rsidR="00AD446C" w:rsidRPr="00A4507E" w:rsidRDefault="00AD446C" w:rsidP="006F74C9">
            <w:pPr>
              <w:jc w:val="both"/>
              <w:rPr>
                <w:bCs/>
                <w:sz w:val="24"/>
                <w:szCs w:val="24"/>
              </w:rPr>
            </w:pPr>
            <w:r w:rsidRPr="00A4507E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E39F2" w14:textId="77777777" w:rsidR="00AD446C" w:rsidRPr="00A4507E" w:rsidRDefault="00AD446C" w:rsidP="006F74C9">
            <w:pPr>
              <w:jc w:val="both"/>
              <w:rPr>
                <w:bCs/>
                <w:sz w:val="24"/>
                <w:szCs w:val="24"/>
              </w:rPr>
            </w:pPr>
            <w:r w:rsidRPr="00A4507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1A6EC" w14:textId="77D0729F" w:rsidR="00AD446C" w:rsidRPr="00A4507E" w:rsidRDefault="00AD446C" w:rsidP="006F74C9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300,0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853D1" w14:textId="4052848A" w:rsidR="00AD446C" w:rsidRPr="00A4507E" w:rsidRDefault="00AD446C" w:rsidP="006F74C9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7370" w14:textId="504F1852" w:rsidR="00AD446C" w:rsidRPr="00A4507E" w:rsidRDefault="001247F1" w:rsidP="006F74C9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280,0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9D0C3" w14:textId="3386F132" w:rsidR="00AD446C" w:rsidRPr="00A4507E" w:rsidRDefault="007438BC" w:rsidP="001A0205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A4507E" w:rsidRPr="00A4507E" w14:paraId="63C2B315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DE68" w14:textId="4A23076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0E96A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752BD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DEBDD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E308A" w14:textId="5FB787FC" w:rsidR="00AD446C" w:rsidRPr="00A4507E" w:rsidRDefault="00AD446C" w:rsidP="00397E31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1480496,1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FB870" w14:textId="38B37095" w:rsidR="00AD446C" w:rsidRPr="00A4507E" w:rsidRDefault="00AD446C" w:rsidP="00D2711A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1480496,1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8DAE7" w14:textId="4498E82C" w:rsidR="00AD446C" w:rsidRPr="00A4507E" w:rsidRDefault="00AF6674" w:rsidP="00D2711A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1479429,8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A0B72" w14:textId="298873BD" w:rsidR="00AD446C" w:rsidRPr="00A4507E" w:rsidRDefault="0094641E" w:rsidP="001A0205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99,9</w:t>
            </w:r>
          </w:p>
        </w:tc>
      </w:tr>
      <w:tr w:rsidR="00A4507E" w:rsidRPr="00A4507E" w14:paraId="17A0322C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2809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5C153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6881B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076DB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CA3D9" w14:textId="0E9CE7E7" w:rsidR="00AD446C" w:rsidRPr="00A4507E" w:rsidRDefault="00AD446C" w:rsidP="00166CAA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517807,7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2D8EA" w14:textId="56F2E4C9" w:rsidR="00AD446C" w:rsidRPr="00A4507E" w:rsidRDefault="00AD446C" w:rsidP="004D5FA2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517807,7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69213" w14:textId="294FC9B4" w:rsidR="00AD446C" w:rsidRPr="00A4507E" w:rsidRDefault="00F737B5" w:rsidP="004D5FA2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517807,7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AE0F6" w14:textId="72CCD9DF" w:rsidR="00AD446C" w:rsidRPr="00A4507E" w:rsidRDefault="0094641E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100,0</w:t>
            </w:r>
          </w:p>
        </w:tc>
      </w:tr>
      <w:tr w:rsidR="00A4507E" w:rsidRPr="00A4507E" w14:paraId="2CEF5C5E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7E39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45268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A49CE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E3E93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365F8" w14:textId="11C33BD1" w:rsidR="00AD446C" w:rsidRPr="00A4507E" w:rsidRDefault="00AD446C" w:rsidP="00D84D4C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725675,7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81CFE" w14:textId="3F3FD8FF" w:rsidR="00AD446C" w:rsidRPr="00A4507E" w:rsidRDefault="00AD446C" w:rsidP="001964D8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725675,7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BA965" w14:textId="1A42B75A" w:rsidR="00AD446C" w:rsidRPr="00A4507E" w:rsidRDefault="00F0609F" w:rsidP="001964D8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725675,7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59F7B" w14:textId="37CF3367" w:rsidR="00AD446C" w:rsidRPr="00A4507E" w:rsidRDefault="0094641E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100,0</w:t>
            </w:r>
          </w:p>
        </w:tc>
      </w:tr>
      <w:tr w:rsidR="00A4507E" w:rsidRPr="00A4507E" w14:paraId="4AFFD5A4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3D0A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D9FFF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DFBAC0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C2BAC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429BE" w14:textId="3B7CE8A2" w:rsidR="00AD446C" w:rsidRPr="00A4507E" w:rsidRDefault="00AD446C" w:rsidP="00D9580B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137358,4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FEC17" w14:textId="0F7490A5" w:rsidR="00AD446C" w:rsidRPr="00A4507E" w:rsidRDefault="00AD446C" w:rsidP="00D9580B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137358,4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24A11" w14:textId="25E3315B" w:rsidR="00AD446C" w:rsidRPr="00A4507E" w:rsidRDefault="00CC03AC" w:rsidP="00F26DBD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136531,</w:t>
            </w:r>
            <w:r w:rsidR="00F26DBD" w:rsidRPr="00A4507E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35534" w14:textId="22F3C5C5" w:rsidR="00AD446C" w:rsidRPr="00A4507E" w:rsidRDefault="0094641E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99,4</w:t>
            </w:r>
          </w:p>
        </w:tc>
      </w:tr>
      <w:tr w:rsidR="00A4507E" w:rsidRPr="00A4507E" w14:paraId="38EF6624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CFD8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96517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7F21C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FCBFB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10B50" w14:textId="197BC4D1" w:rsidR="00AD446C" w:rsidRPr="00A4507E" w:rsidRDefault="00AD446C" w:rsidP="00D9580B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10877,7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CAEC16" w14:textId="05DDD3E6" w:rsidR="00AD446C" w:rsidRPr="00A4507E" w:rsidRDefault="00AD446C" w:rsidP="00D9580B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10877,7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BDF92" w14:textId="68CDF05E" w:rsidR="00AD446C" w:rsidRPr="00A4507E" w:rsidRDefault="00CC03AC" w:rsidP="00F26DBD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10772,</w:t>
            </w:r>
            <w:r w:rsidR="00F26DBD" w:rsidRPr="00A4507E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83A32" w14:textId="7CF6D7C0" w:rsidR="00AD446C" w:rsidRPr="00A4507E" w:rsidRDefault="0094641E" w:rsidP="001A0205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A4507E" w:rsidRPr="00A4507E" w14:paraId="1BA02561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4B45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A67E4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056CA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E6FBB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12570" w14:textId="56EC0F7E" w:rsidR="00AD446C" w:rsidRPr="00A4507E" w:rsidRDefault="00AD446C" w:rsidP="00397E31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88776,6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0E2A8" w14:textId="2A16DCBF" w:rsidR="00AD446C" w:rsidRPr="00A4507E" w:rsidRDefault="00AD446C" w:rsidP="00D9580B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88776,6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5FEA0" w14:textId="20F64C11" w:rsidR="00AD446C" w:rsidRPr="00A4507E" w:rsidRDefault="00CC03AC" w:rsidP="00D9580B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88642,7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854AD" w14:textId="24BFE201" w:rsidR="00AD446C" w:rsidRPr="00A4507E" w:rsidRDefault="0094641E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99,8</w:t>
            </w:r>
          </w:p>
        </w:tc>
      </w:tr>
      <w:tr w:rsidR="00A4507E" w:rsidRPr="00A4507E" w14:paraId="667C717E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ACAA" w14:textId="70FE83BC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AD8F7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24217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E3556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AEF" w14:textId="77FB9E94" w:rsidR="00AD446C" w:rsidRPr="00A4507E" w:rsidRDefault="00AD446C" w:rsidP="0017636A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195378,7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AD2C" w14:textId="4A1F5C16" w:rsidR="00AD446C" w:rsidRPr="00A4507E" w:rsidRDefault="00AD446C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195378,7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82BB" w14:textId="431895DC" w:rsidR="00AD446C" w:rsidRPr="00A4507E" w:rsidRDefault="0087785C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194413,9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B8BD9" w14:textId="31F6EB25" w:rsidR="00AD446C" w:rsidRPr="00A4507E" w:rsidRDefault="00441AE3" w:rsidP="001A0205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99,5</w:t>
            </w:r>
          </w:p>
        </w:tc>
      </w:tr>
      <w:tr w:rsidR="00A4507E" w:rsidRPr="00A4507E" w14:paraId="5BD9F40F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DB58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DA060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Культура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E61D0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B215C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B9420" w14:textId="488F52FE" w:rsidR="00AD446C" w:rsidRPr="00A4507E" w:rsidRDefault="00AD446C" w:rsidP="0017636A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146298,6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6CC76" w14:textId="301C8385" w:rsidR="00AD446C" w:rsidRPr="00A4507E" w:rsidRDefault="00AD446C" w:rsidP="00487A51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146298,6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E50F7" w14:textId="39E5009D" w:rsidR="00AD446C" w:rsidRPr="00A4507E" w:rsidRDefault="002807A6" w:rsidP="00487A51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145828,4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3FD48" w14:textId="0CCC0C79" w:rsidR="00AD446C" w:rsidRPr="00A4507E" w:rsidRDefault="00A6146B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99,7</w:t>
            </w:r>
          </w:p>
        </w:tc>
      </w:tr>
      <w:tr w:rsidR="00A4507E" w:rsidRPr="00A4507E" w14:paraId="4C003A87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D09E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43030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985C4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D925B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4AB51" w14:textId="3D88E1B8" w:rsidR="00AD446C" w:rsidRPr="00A4507E" w:rsidRDefault="00AD446C" w:rsidP="00792357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49080,1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80C43" w14:textId="50EE62C0" w:rsidR="00AD446C" w:rsidRPr="00A4507E" w:rsidRDefault="00AD446C" w:rsidP="00D36F5D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49080,1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CF873" w14:textId="215558EF" w:rsidR="00AD446C" w:rsidRPr="00A4507E" w:rsidRDefault="002807A6" w:rsidP="00D36F5D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48585,5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97238" w14:textId="0B074212" w:rsidR="00AD446C" w:rsidRPr="00A4507E" w:rsidRDefault="00A6146B" w:rsidP="001A0205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A4507E" w:rsidRPr="00A4507E" w14:paraId="7C648DFE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2802" w14:textId="6D858125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59BD5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822AD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7410F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99D1" w14:textId="30FC9F13" w:rsidR="00AD446C" w:rsidRPr="00A4507E" w:rsidRDefault="00AD446C" w:rsidP="00D36F5D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72015,6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54D6" w14:textId="644F4CFE" w:rsidR="00AD446C" w:rsidRPr="00A4507E" w:rsidRDefault="00AD446C" w:rsidP="00D36F5D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72015,6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7B3" w14:textId="2139F550" w:rsidR="00AD446C" w:rsidRPr="00A4507E" w:rsidRDefault="0087785C" w:rsidP="00D36F5D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71821,2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8FC99" w14:textId="307E6449" w:rsidR="00AD446C" w:rsidRPr="00A4507E" w:rsidRDefault="00A6146B" w:rsidP="001A0205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99,7</w:t>
            </w:r>
          </w:p>
        </w:tc>
      </w:tr>
      <w:tr w:rsidR="00A4507E" w:rsidRPr="00A4507E" w14:paraId="6AE2CFBB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36E5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EBF24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79AA6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4B296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40E12" w14:textId="071B9BE4" w:rsidR="00AD446C" w:rsidRPr="00A4507E" w:rsidRDefault="00AD446C" w:rsidP="00D36F5D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72015,6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E2AFA" w14:textId="5149A608" w:rsidR="00AD446C" w:rsidRPr="00A4507E" w:rsidRDefault="00AD446C" w:rsidP="00D36F5D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72015,6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C7978" w14:textId="04CC2D75" w:rsidR="00AD446C" w:rsidRPr="00A4507E" w:rsidRDefault="00EF7D58" w:rsidP="00D36F5D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71821,2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4F94A" w14:textId="7BDA23C0" w:rsidR="00AD446C" w:rsidRPr="00A4507E" w:rsidRDefault="00A6146B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99,7</w:t>
            </w:r>
          </w:p>
        </w:tc>
      </w:tr>
      <w:tr w:rsidR="00A4507E" w:rsidRPr="00A4507E" w14:paraId="2341A294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20C9" w14:textId="49B1709B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E8F91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691A2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DB32B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3EC1" w14:textId="2568F1E5" w:rsidR="00AD446C" w:rsidRPr="00A4507E" w:rsidRDefault="00AD446C" w:rsidP="00147D73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147782,1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42D7" w14:textId="1173611E" w:rsidR="00AD446C" w:rsidRPr="00A4507E" w:rsidRDefault="00AD446C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147782,1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4C8E" w14:textId="4784B01D" w:rsidR="00AD446C" w:rsidRPr="00A4507E" w:rsidRDefault="0087785C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137956,9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C837D" w14:textId="7A9A77C7" w:rsidR="00AD446C" w:rsidRPr="00A4507E" w:rsidRDefault="00A6146B" w:rsidP="001A0205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93,4</w:t>
            </w:r>
          </w:p>
        </w:tc>
      </w:tr>
      <w:tr w:rsidR="00A4507E" w:rsidRPr="00A4507E" w14:paraId="2A94D5F7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D8FD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F37DB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E8D26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9B44F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71BCF" w14:textId="00C2CB21" w:rsidR="00AD446C" w:rsidRPr="00A4507E" w:rsidRDefault="00AD446C" w:rsidP="00D36F5D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12610,2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1463E" w14:textId="12617812" w:rsidR="00AD446C" w:rsidRPr="00A4507E" w:rsidRDefault="00AD446C" w:rsidP="00D36F5D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12610,2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29743" w14:textId="5A6A233E" w:rsidR="00AD446C" w:rsidRPr="00A4507E" w:rsidRDefault="006B0D3E" w:rsidP="00D36F5D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12610,1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758B2" w14:textId="12F2173D" w:rsidR="00AD446C" w:rsidRPr="00A4507E" w:rsidRDefault="00A6146B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100,0</w:t>
            </w:r>
          </w:p>
        </w:tc>
      </w:tr>
      <w:tr w:rsidR="00A4507E" w:rsidRPr="00A4507E" w14:paraId="3A97061E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9A7F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EEE81" w14:textId="3CCCF80A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081B6" w14:textId="4ED27E6B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CFB75" w14:textId="7C48C0AF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2C46D" w14:textId="630A3FB6" w:rsidR="00AD446C" w:rsidRPr="00A4507E" w:rsidRDefault="00AD446C" w:rsidP="00404813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37604,7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65055" w14:textId="4047F88C" w:rsidR="00AD446C" w:rsidRPr="00A4507E" w:rsidRDefault="00AD446C" w:rsidP="00685B72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37604,7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49257" w14:textId="34D6E627" w:rsidR="00AD446C" w:rsidRPr="00A4507E" w:rsidRDefault="006B0D3E" w:rsidP="00685B72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30104,7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ED5B0" w14:textId="6C724212" w:rsidR="00AD446C" w:rsidRPr="00A4507E" w:rsidRDefault="00A6146B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80,1</w:t>
            </w:r>
          </w:p>
        </w:tc>
      </w:tr>
      <w:tr w:rsidR="00A4507E" w:rsidRPr="00A4507E" w14:paraId="738ABCEE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5FB8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4CECA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DF704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A5A46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61927" w14:textId="3AE1C04F" w:rsidR="00AD446C" w:rsidRPr="00A4507E" w:rsidRDefault="00AD446C" w:rsidP="00303250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97567,2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A398A" w14:textId="2416DA91" w:rsidR="00AD446C" w:rsidRPr="00A4507E" w:rsidRDefault="00AD446C" w:rsidP="00685B72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97567,2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FD253" w14:textId="33483DD6" w:rsidR="00AD446C" w:rsidRPr="00A4507E" w:rsidRDefault="006B0D3E" w:rsidP="00685B72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95242,1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85A60" w14:textId="765D8E3E" w:rsidR="00AD446C" w:rsidRPr="00A4507E" w:rsidRDefault="00A6146B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97,6</w:t>
            </w:r>
          </w:p>
        </w:tc>
      </w:tr>
      <w:tr w:rsidR="00A4507E" w:rsidRPr="00A4507E" w14:paraId="05F3F09D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FD42" w14:textId="68366A23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69E20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D0099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CD8A8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6E29" w14:textId="70D928C1" w:rsidR="00AD446C" w:rsidRPr="00A4507E" w:rsidRDefault="00AD446C" w:rsidP="005A768B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145979,7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D553" w14:textId="1BCBC000" w:rsidR="00AD446C" w:rsidRPr="00A4507E" w:rsidRDefault="00AD446C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145979,7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FF87" w14:textId="48652F43" w:rsidR="00AD446C" w:rsidRPr="00A4507E" w:rsidRDefault="0087785C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129364,9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ED64B" w14:textId="1C1DBA76" w:rsidR="00AD446C" w:rsidRPr="00A4507E" w:rsidRDefault="00C847A1" w:rsidP="001A0205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88,6</w:t>
            </w:r>
          </w:p>
        </w:tc>
      </w:tr>
      <w:tr w:rsidR="00A4507E" w:rsidRPr="00A4507E" w14:paraId="6941FD4E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6A5C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973586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D10F3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007C2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649E8" w14:textId="304BF90A" w:rsidR="00AD446C" w:rsidRPr="00A4507E" w:rsidRDefault="00AD446C" w:rsidP="004A09B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60484,5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D946E" w14:textId="729172E0" w:rsidR="00AD446C" w:rsidRPr="00A4507E" w:rsidRDefault="00AD446C" w:rsidP="004A09B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60484,5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E3E79" w14:textId="38CCE58F" w:rsidR="00AD446C" w:rsidRPr="00A4507E" w:rsidRDefault="0021582B" w:rsidP="004A09B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60360,8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E27B7" w14:textId="3B86FF0F" w:rsidR="00AD446C" w:rsidRPr="00A4507E" w:rsidRDefault="00C847A1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99,8</w:t>
            </w:r>
          </w:p>
        </w:tc>
      </w:tr>
      <w:tr w:rsidR="00A4507E" w:rsidRPr="00A4507E" w14:paraId="2CFFCECB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F076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BC84B" w14:textId="0E647252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FAE9B" w14:textId="454D9A9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A1D1D" w14:textId="4D30704A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BD333" w14:textId="473249EE" w:rsidR="00AD446C" w:rsidRPr="00A4507E" w:rsidRDefault="00AD446C" w:rsidP="00EC478A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75333,7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E9AE5" w14:textId="50F0E207" w:rsidR="00AD446C" w:rsidRPr="00A4507E" w:rsidRDefault="00AD446C" w:rsidP="004A09B7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sz w:val="24"/>
                <w:szCs w:val="24"/>
              </w:rPr>
              <w:t>75333,7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3A7E" w14:textId="5F60CA0A" w:rsidR="00AD446C" w:rsidRPr="00A4507E" w:rsidRDefault="00A24CB3" w:rsidP="004A09B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58849,8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DC304" w14:textId="44F3B326" w:rsidR="00AD446C" w:rsidRPr="00A4507E" w:rsidRDefault="00C847A1" w:rsidP="001A0205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78,1</w:t>
            </w:r>
          </w:p>
        </w:tc>
      </w:tr>
      <w:tr w:rsidR="00A4507E" w:rsidRPr="00A4507E" w14:paraId="6EA596F3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DDBF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2BDE2" w14:textId="058B476D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B443E" w14:textId="619CD49F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5E0C1" w14:textId="5895CAA0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C2AF8" w14:textId="2D575925" w:rsidR="00AD446C" w:rsidRPr="00A4507E" w:rsidRDefault="00AD446C" w:rsidP="004A09B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6870,4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826EE" w14:textId="441BFA8A" w:rsidR="00AD446C" w:rsidRPr="00A4507E" w:rsidRDefault="00AD446C" w:rsidP="004A09B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6870,4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96AA7" w14:textId="1F33B7E1" w:rsidR="00AD446C" w:rsidRPr="00A4507E" w:rsidRDefault="00A24CB3" w:rsidP="004A09B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6870,4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FBF17" w14:textId="542C8455" w:rsidR="00AD446C" w:rsidRPr="00A4507E" w:rsidRDefault="00C847A1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100,0</w:t>
            </w:r>
          </w:p>
        </w:tc>
      </w:tr>
      <w:tr w:rsidR="00A4507E" w:rsidRPr="00A4507E" w14:paraId="104406CC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7D38" w14:textId="77777777" w:rsidR="00AD446C" w:rsidRPr="00A4507E" w:rsidRDefault="00AD446C" w:rsidP="0002203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385B1" w14:textId="77777777" w:rsidR="00AD446C" w:rsidRPr="00A4507E" w:rsidRDefault="00AD446C" w:rsidP="00022037">
            <w:pPr>
              <w:jc w:val="both"/>
              <w:rPr>
                <w:bCs/>
                <w:sz w:val="24"/>
                <w:szCs w:val="24"/>
              </w:rPr>
            </w:pPr>
            <w:r w:rsidRPr="00A4507E">
              <w:rPr>
                <w:bCs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CA18F" w14:textId="77777777" w:rsidR="00AD446C" w:rsidRPr="00A4507E" w:rsidRDefault="00AD446C" w:rsidP="00022037">
            <w:pPr>
              <w:jc w:val="both"/>
              <w:rPr>
                <w:bCs/>
                <w:sz w:val="24"/>
                <w:szCs w:val="24"/>
              </w:rPr>
            </w:pPr>
            <w:r w:rsidRPr="00A4507E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E9EA6" w14:textId="77777777" w:rsidR="00AD446C" w:rsidRPr="00A4507E" w:rsidRDefault="00AD446C" w:rsidP="00022037">
            <w:pPr>
              <w:jc w:val="both"/>
              <w:rPr>
                <w:bCs/>
                <w:sz w:val="24"/>
                <w:szCs w:val="24"/>
              </w:rPr>
            </w:pPr>
            <w:r w:rsidRPr="00A4507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92CE3" w14:textId="27A9BDDE" w:rsidR="00AD446C" w:rsidRPr="00A4507E" w:rsidRDefault="00AD446C" w:rsidP="004A09B7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3291,1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3A504" w14:textId="00674B5D" w:rsidR="00AD446C" w:rsidRPr="00A4507E" w:rsidRDefault="00AD446C" w:rsidP="004A09B7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3291,1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BA722" w14:textId="278F623D" w:rsidR="00AD446C" w:rsidRPr="00A4507E" w:rsidRDefault="0021582B" w:rsidP="004A09B7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3283,9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C4E8C" w14:textId="4ADD8E50" w:rsidR="00AD446C" w:rsidRPr="00A4507E" w:rsidRDefault="00C847A1" w:rsidP="001A0205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4507E">
              <w:rPr>
                <w:rFonts w:eastAsia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A4507E" w:rsidRPr="00A4507E" w14:paraId="10A967A3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74A3" w14:textId="239A31D2" w:rsidR="00AD446C" w:rsidRPr="00A4507E" w:rsidRDefault="00AD446C" w:rsidP="001964D8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8515A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5D61D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A4507E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24105F" w14:textId="77777777" w:rsidR="00AD446C" w:rsidRPr="00A4507E" w:rsidRDefault="00AD446C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CD53" w14:textId="472945DD" w:rsidR="00AD446C" w:rsidRPr="00A4507E" w:rsidRDefault="00AD446C" w:rsidP="003A69AF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3815,5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7BC0" w14:textId="15C2F05A" w:rsidR="00AD446C" w:rsidRPr="00A4507E" w:rsidRDefault="00AD446C" w:rsidP="00EB2CFF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3815,5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C791" w14:textId="6CD2F84D" w:rsidR="00AD446C" w:rsidRPr="00A4507E" w:rsidRDefault="0087785C" w:rsidP="00EB2CFF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3814,9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DD30B" w14:textId="30A9804F" w:rsidR="00AD446C" w:rsidRPr="00A4507E" w:rsidRDefault="00C847A1" w:rsidP="001A0205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A4507E">
              <w:rPr>
                <w:b/>
                <w:sz w:val="24"/>
                <w:szCs w:val="24"/>
              </w:rPr>
              <w:t>100,0</w:t>
            </w:r>
          </w:p>
        </w:tc>
      </w:tr>
      <w:tr w:rsidR="00A4507E" w:rsidRPr="00A4507E" w14:paraId="74D74BA1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96EE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00392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5F373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93C8C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4A26B" w14:textId="137371FF" w:rsidR="00AD446C" w:rsidRPr="00A4507E" w:rsidRDefault="00AD446C" w:rsidP="006A7E2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1815,5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4A223" w14:textId="728B5DB2" w:rsidR="00AD446C" w:rsidRPr="00A4507E" w:rsidRDefault="00AD446C" w:rsidP="00685B72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1815,5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7E1BA" w14:textId="2755CEF1" w:rsidR="00AD446C" w:rsidRPr="00A4507E" w:rsidRDefault="00116FB2" w:rsidP="00685B72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1815,0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887EB" w14:textId="71AC2A17" w:rsidR="00AD446C" w:rsidRPr="00A4507E" w:rsidRDefault="00C847A1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100,0</w:t>
            </w:r>
          </w:p>
        </w:tc>
      </w:tr>
      <w:tr w:rsidR="00A4507E" w:rsidRPr="00A4507E" w14:paraId="67D9076E" w14:textId="77777777" w:rsidTr="001A020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4937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E81D9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82484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DE620" w14:textId="77777777" w:rsidR="00AD446C" w:rsidRPr="00A4507E" w:rsidRDefault="00AD446C" w:rsidP="00022037">
            <w:pPr>
              <w:jc w:val="both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20B01" w14:textId="110309CA" w:rsidR="00AD446C" w:rsidRPr="00A4507E" w:rsidRDefault="00AD446C" w:rsidP="006A7E27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2000,0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DB467" w14:textId="67967C4A" w:rsidR="00AD446C" w:rsidRPr="00A4507E" w:rsidRDefault="00AD446C" w:rsidP="00685B72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2000,0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CF3BD" w14:textId="21F0A8E7" w:rsidR="00AD446C" w:rsidRPr="00A4507E" w:rsidRDefault="00116FB2" w:rsidP="00685B72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1999,9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6AA80" w14:textId="74D7BAEC" w:rsidR="00AD446C" w:rsidRPr="00A4507E" w:rsidRDefault="00C847A1" w:rsidP="001A0205">
            <w:pPr>
              <w:jc w:val="right"/>
              <w:rPr>
                <w:sz w:val="24"/>
                <w:szCs w:val="24"/>
              </w:rPr>
            </w:pPr>
            <w:r w:rsidRPr="00A4507E">
              <w:rPr>
                <w:sz w:val="24"/>
                <w:szCs w:val="24"/>
              </w:rPr>
              <w:t>100,0</w:t>
            </w:r>
          </w:p>
        </w:tc>
      </w:tr>
      <w:tr w:rsidR="00A4507E" w:rsidRPr="00A4507E" w14:paraId="49793D74" w14:textId="77777777" w:rsidTr="00894ABE">
        <w:tc>
          <w:tcPr>
            <w:tcW w:w="14885" w:type="dxa"/>
            <w:gridSpan w:val="9"/>
            <w:tcBorders>
              <w:top w:val="single" w:sz="4" w:space="0" w:color="auto"/>
            </w:tcBorders>
          </w:tcPr>
          <w:p w14:paraId="1AD918CF" w14:textId="6A167910" w:rsidR="00A7052F" w:rsidRPr="00A4507E" w:rsidRDefault="00A7052F" w:rsidP="00594648">
            <w:pPr>
              <w:jc w:val="both"/>
              <w:rPr>
                <w:i/>
                <w:sz w:val="24"/>
                <w:szCs w:val="24"/>
              </w:rPr>
            </w:pPr>
            <w:r w:rsidRPr="00A4507E">
              <w:rPr>
                <w:rFonts w:eastAsia="Arial Unicode MS"/>
                <w:kern w:val="1"/>
                <w:sz w:val="24"/>
                <w:szCs w:val="24"/>
              </w:rPr>
              <w:t>*- с</w:t>
            </w:r>
            <w:r w:rsidRPr="00A4507E">
              <w:rPr>
                <w:rFonts w:eastAsia="Arial Unicode MS"/>
                <w:kern w:val="1"/>
                <w:sz w:val="24"/>
                <w:szCs w:val="24"/>
                <w:shd w:val="clear" w:color="auto" w:fill="FFFFFF"/>
              </w:rPr>
              <w:t>водная бюджетная роспись бюджета муниципального образования Приморско-Ахтарский муниципальный округ Краснодарского края с учетом внесенных в нее изменений на 31 декабря 2025 года.</w:t>
            </w:r>
          </w:p>
          <w:p w14:paraId="4FC51126" w14:textId="77777777" w:rsidR="00A7052F" w:rsidRPr="00A4507E" w:rsidRDefault="00A7052F" w:rsidP="00685B72">
            <w:pPr>
              <w:jc w:val="right"/>
              <w:rPr>
                <w:i/>
                <w:sz w:val="24"/>
                <w:szCs w:val="24"/>
              </w:rPr>
            </w:pPr>
          </w:p>
        </w:tc>
      </w:tr>
      <w:tr w:rsidR="00A4507E" w:rsidRPr="00A4507E" w14:paraId="1A0FC126" w14:textId="77777777" w:rsidTr="00AF6674">
        <w:trPr>
          <w:gridAfter w:val="1"/>
          <w:wAfter w:w="993" w:type="dxa"/>
        </w:trPr>
        <w:tc>
          <w:tcPr>
            <w:tcW w:w="7513" w:type="dxa"/>
            <w:gridSpan w:val="2"/>
          </w:tcPr>
          <w:p w14:paraId="309F24BA" w14:textId="24A412D0" w:rsidR="003E722A" w:rsidRDefault="00814167" w:rsidP="00A3101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</w:t>
            </w:r>
            <w:r w:rsidR="00AF4885" w:rsidRPr="00A4507E">
              <w:rPr>
                <w:szCs w:val="28"/>
              </w:rPr>
              <w:t xml:space="preserve">ачальник финансового управления </w:t>
            </w:r>
          </w:p>
          <w:p w14:paraId="116AFBB2" w14:textId="06D475A3" w:rsidR="003E722A" w:rsidRDefault="00AF4885" w:rsidP="00EC478A">
            <w:pPr>
              <w:jc w:val="both"/>
              <w:rPr>
                <w:szCs w:val="28"/>
              </w:rPr>
            </w:pPr>
            <w:r w:rsidRPr="00A4507E">
              <w:rPr>
                <w:szCs w:val="28"/>
              </w:rPr>
              <w:t xml:space="preserve">администрации муниципального образования </w:t>
            </w:r>
          </w:p>
          <w:p w14:paraId="39915F77" w14:textId="504688C5" w:rsidR="00AF4885" w:rsidRPr="00A4507E" w:rsidRDefault="00AF4885" w:rsidP="00EC478A">
            <w:pPr>
              <w:jc w:val="both"/>
              <w:rPr>
                <w:szCs w:val="28"/>
              </w:rPr>
            </w:pPr>
            <w:r w:rsidRPr="00A4507E">
              <w:rPr>
                <w:szCs w:val="28"/>
              </w:rPr>
              <w:t xml:space="preserve">Приморско-Ахтарский муниципальный округ </w:t>
            </w:r>
          </w:p>
          <w:p w14:paraId="2BD68B62" w14:textId="19082569" w:rsidR="00AF4885" w:rsidRPr="00A4507E" w:rsidRDefault="00AF4885" w:rsidP="00EC478A">
            <w:pPr>
              <w:jc w:val="both"/>
              <w:rPr>
                <w:szCs w:val="28"/>
              </w:rPr>
            </w:pPr>
            <w:r w:rsidRPr="00A4507E">
              <w:rPr>
                <w:szCs w:val="28"/>
              </w:rPr>
              <w:t>Краснодарского края</w:t>
            </w:r>
          </w:p>
        </w:tc>
        <w:tc>
          <w:tcPr>
            <w:tcW w:w="993" w:type="dxa"/>
            <w:noWrap/>
            <w:vAlign w:val="bottom"/>
          </w:tcPr>
          <w:p w14:paraId="60ADF1BC" w14:textId="77777777" w:rsidR="00AF4885" w:rsidRPr="00A4507E" w:rsidRDefault="00AF4885" w:rsidP="00594648">
            <w:pPr>
              <w:jc w:val="both"/>
              <w:rPr>
                <w:szCs w:val="28"/>
              </w:rPr>
            </w:pPr>
          </w:p>
        </w:tc>
        <w:tc>
          <w:tcPr>
            <w:tcW w:w="709" w:type="dxa"/>
            <w:noWrap/>
            <w:vAlign w:val="bottom"/>
          </w:tcPr>
          <w:p w14:paraId="0C1FAFE9" w14:textId="77777777" w:rsidR="00AF4885" w:rsidRPr="00A4507E" w:rsidRDefault="00AF4885" w:rsidP="00594648">
            <w:pPr>
              <w:jc w:val="both"/>
              <w:rPr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6AC45BA" w14:textId="76A02357" w:rsidR="00AF4885" w:rsidRPr="00A4507E" w:rsidRDefault="00AF4885" w:rsidP="006A7E27">
            <w:pPr>
              <w:jc w:val="right"/>
              <w:rPr>
                <w:szCs w:val="28"/>
              </w:rPr>
            </w:pPr>
          </w:p>
        </w:tc>
        <w:tc>
          <w:tcPr>
            <w:tcW w:w="3259" w:type="dxa"/>
            <w:gridSpan w:val="3"/>
            <w:vAlign w:val="bottom"/>
          </w:tcPr>
          <w:p w14:paraId="7FDCAE4C" w14:textId="7B211389" w:rsidR="00AF4885" w:rsidRPr="00A4507E" w:rsidRDefault="00814167" w:rsidP="0081416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szCs w:val="28"/>
              </w:rPr>
              <w:t xml:space="preserve">С.Г. Долинская </w:t>
            </w:r>
          </w:p>
        </w:tc>
      </w:tr>
    </w:tbl>
    <w:p w14:paraId="44D33C7B" w14:textId="77777777" w:rsidR="00F870BF" w:rsidRPr="00D96433" w:rsidRDefault="00F870BF" w:rsidP="00022037">
      <w:pPr>
        <w:rPr>
          <w:i/>
        </w:rPr>
      </w:pPr>
    </w:p>
    <w:sectPr w:rsidR="00F870BF" w:rsidRPr="00D96433" w:rsidSect="001811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-504" w:right="567" w:bottom="709" w:left="1134" w:header="567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2D1CF" w14:textId="77777777" w:rsidR="00F0609F" w:rsidRDefault="00F0609F" w:rsidP="00E12559">
      <w:r>
        <w:separator/>
      </w:r>
    </w:p>
  </w:endnote>
  <w:endnote w:type="continuationSeparator" w:id="0">
    <w:p w14:paraId="50DCCDA3" w14:textId="77777777" w:rsidR="00F0609F" w:rsidRDefault="00F0609F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8E197" w14:textId="77777777" w:rsidR="00F0609F" w:rsidRDefault="00F0609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26056" w14:textId="77777777" w:rsidR="00F0609F" w:rsidRDefault="00F0609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7B042" w14:textId="77777777" w:rsidR="00F0609F" w:rsidRDefault="00F0609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A586E4" w14:textId="77777777" w:rsidR="00F0609F" w:rsidRDefault="00F0609F" w:rsidP="00E12559">
      <w:r>
        <w:separator/>
      </w:r>
    </w:p>
  </w:footnote>
  <w:footnote w:type="continuationSeparator" w:id="0">
    <w:p w14:paraId="4F6BDCA0" w14:textId="77777777" w:rsidR="00F0609F" w:rsidRDefault="00F0609F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EC3793" w14:textId="77777777" w:rsidR="00F0609F" w:rsidRDefault="00F060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1623101"/>
      <w:docPartObj>
        <w:docPartGallery w:val="Page Numbers (Margins)"/>
        <w:docPartUnique/>
      </w:docPartObj>
    </w:sdtPr>
    <w:sdtEndPr/>
    <w:sdtContent>
      <w:p w14:paraId="77491596" w14:textId="77777777" w:rsidR="00F0609F" w:rsidRDefault="00F0609F" w:rsidP="003D4A14">
        <w:pPr>
          <w:pStyle w:val="a3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496B5432" wp14:editId="3589E632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372534" cy="329565"/>
                  <wp:effectExtent l="0" t="0" r="8890" b="0"/>
                  <wp:wrapNone/>
                  <wp:docPr id="1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2534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1CEB32" w14:textId="13644A94" w:rsidR="00F0609F" w:rsidRDefault="00F0609F" w:rsidP="0039085C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814167">
                                <w:rPr>
                                  <w:noProof/>
                                </w:rPr>
                                <w:t>3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96B5432" id="Прямоугольник 4" o:spid="_x0000_s1026" style="position:absolute;left:0;text-align:left;margin-left:-21.85pt;margin-top:0;width:29.35pt;height:25.95pt;z-index:251661312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" o:allowincell="f" stroked="f">
                  <v:textbox style="layout-flow:vertical">
                    <w:txbxContent>
                      <w:p w14:paraId="371CEB32" w14:textId="13644A94" w:rsidR="00F0609F" w:rsidRDefault="00F0609F" w:rsidP="0039085C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814167">
                          <w:rPr>
                            <w:noProof/>
                          </w:rPr>
                          <w:t>3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824000"/>
      <w:docPartObj>
        <w:docPartGallery w:val="Page Numbers (Margins)"/>
        <w:docPartUnique/>
      </w:docPartObj>
    </w:sdtPr>
    <w:sdtEndPr/>
    <w:sdtContent>
      <w:p w14:paraId="7C862EF8" w14:textId="77777777" w:rsidR="00F0609F" w:rsidRDefault="00F0609F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650D273" wp14:editId="65A647CA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8EE934" w14:textId="77777777" w:rsidR="00F0609F" w:rsidRDefault="00F0609F" w:rsidP="0085589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650D273" id="_x0000_s1027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" o:allowincell="f" stroked="f">
                  <v:textbox>
                    <w:txbxContent>
                      <w:p w14:paraId="6B8EE934" w14:textId="77777777" w:rsidR="00F0609F" w:rsidRDefault="00F0609F" w:rsidP="00855892"/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037"/>
    <w:rsid w:val="00001094"/>
    <w:rsid w:val="0000434C"/>
    <w:rsid w:val="00006410"/>
    <w:rsid w:val="000074A5"/>
    <w:rsid w:val="00010243"/>
    <w:rsid w:val="000106D6"/>
    <w:rsid w:val="00010A87"/>
    <w:rsid w:val="00011203"/>
    <w:rsid w:val="0001195B"/>
    <w:rsid w:val="00011E93"/>
    <w:rsid w:val="0001470D"/>
    <w:rsid w:val="00014CD3"/>
    <w:rsid w:val="00014FF5"/>
    <w:rsid w:val="00015E94"/>
    <w:rsid w:val="000164AD"/>
    <w:rsid w:val="000171EC"/>
    <w:rsid w:val="000174E6"/>
    <w:rsid w:val="00017908"/>
    <w:rsid w:val="00022037"/>
    <w:rsid w:val="00022143"/>
    <w:rsid w:val="00023B15"/>
    <w:rsid w:val="00023EC1"/>
    <w:rsid w:val="0002633B"/>
    <w:rsid w:val="000264D2"/>
    <w:rsid w:val="00026795"/>
    <w:rsid w:val="00027E59"/>
    <w:rsid w:val="00027F60"/>
    <w:rsid w:val="0003020C"/>
    <w:rsid w:val="0003025E"/>
    <w:rsid w:val="00030A43"/>
    <w:rsid w:val="00030FCE"/>
    <w:rsid w:val="00031339"/>
    <w:rsid w:val="00032AC2"/>
    <w:rsid w:val="00032D30"/>
    <w:rsid w:val="00033412"/>
    <w:rsid w:val="00033E7E"/>
    <w:rsid w:val="0003473F"/>
    <w:rsid w:val="00036C29"/>
    <w:rsid w:val="000433C3"/>
    <w:rsid w:val="00044421"/>
    <w:rsid w:val="00044D8B"/>
    <w:rsid w:val="00045A73"/>
    <w:rsid w:val="00047670"/>
    <w:rsid w:val="00052970"/>
    <w:rsid w:val="00053023"/>
    <w:rsid w:val="00053465"/>
    <w:rsid w:val="00053D90"/>
    <w:rsid w:val="00054D3F"/>
    <w:rsid w:val="00055615"/>
    <w:rsid w:val="000561B7"/>
    <w:rsid w:val="00056C07"/>
    <w:rsid w:val="0005736F"/>
    <w:rsid w:val="0006049E"/>
    <w:rsid w:val="00060851"/>
    <w:rsid w:val="000627CF"/>
    <w:rsid w:val="00062AC1"/>
    <w:rsid w:val="000646A3"/>
    <w:rsid w:val="00064ED1"/>
    <w:rsid w:val="0006771A"/>
    <w:rsid w:val="00070219"/>
    <w:rsid w:val="00070689"/>
    <w:rsid w:val="000719FF"/>
    <w:rsid w:val="00071DB0"/>
    <w:rsid w:val="00072488"/>
    <w:rsid w:val="000728AE"/>
    <w:rsid w:val="00073F4C"/>
    <w:rsid w:val="0007417B"/>
    <w:rsid w:val="0007482D"/>
    <w:rsid w:val="00075141"/>
    <w:rsid w:val="000751CF"/>
    <w:rsid w:val="000757A6"/>
    <w:rsid w:val="0007646B"/>
    <w:rsid w:val="00076D5F"/>
    <w:rsid w:val="00076EDA"/>
    <w:rsid w:val="00080BF4"/>
    <w:rsid w:val="00081C3D"/>
    <w:rsid w:val="00081C54"/>
    <w:rsid w:val="00082794"/>
    <w:rsid w:val="00082EFA"/>
    <w:rsid w:val="00083D15"/>
    <w:rsid w:val="000842B7"/>
    <w:rsid w:val="00084EF3"/>
    <w:rsid w:val="00085377"/>
    <w:rsid w:val="00085F79"/>
    <w:rsid w:val="0008603A"/>
    <w:rsid w:val="000867C7"/>
    <w:rsid w:val="000877B4"/>
    <w:rsid w:val="00092C78"/>
    <w:rsid w:val="000931D0"/>
    <w:rsid w:val="0009384F"/>
    <w:rsid w:val="00094253"/>
    <w:rsid w:val="00094FBA"/>
    <w:rsid w:val="00095109"/>
    <w:rsid w:val="0009541B"/>
    <w:rsid w:val="00096670"/>
    <w:rsid w:val="00096FAB"/>
    <w:rsid w:val="00097347"/>
    <w:rsid w:val="000A3FC7"/>
    <w:rsid w:val="000A46FC"/>
    <w:rsid w:val="000A5796"/>
    <w:rsid w:val="000A5BD6"/>
    <w:rsid w:val="000B1600"/>
    <w:rsid w:val="000B1A2C"/>
    <w:rsid w:val="000B2DC9"/>
    <w:rsid w:val="000B3421"/>
    <w:rsid w:val="000B5282"/>
    <w:rsid w:val="000B57C2"/>
    <w:rsid w:val="000B6B06"/>
    <w:rsid w:val="000B7B56"/>
    <w:rsid w:val="000C36FA"/>
    <w:rsid w:val="000C3908"/>
    <w:rsid w:val="000C3B40"/>
    <w:rsid w:val="000C4949"/>
    <w:rsid w:val="000C4C86"/>
    <w:rsid w:val="000C50A3"/>
    <w:rsid w:val="000C5450"/>
    <w:rsid w:val="000C557E"/>
    <w:rsid w:val="000C5A56"/>
    <w:rsid w:val="000C62CD"/>
    <w:rsid w:val="000C68CC"/>
    <w:rsid w:val="000D0B2B"/>
    <w:rsid w:val="000D0B2C"/>
    <w:rsid w:val="000D2CCE"/>
    <w:rsid w:val="000D31D7"/>
    <w:rsid w:val="000D36A3"/>
    <w:rsid w:val="000D6C50"/>
    <w:rsid w:val="000E0089"/>
    <w:rsid w:val="000E0EA8"/>
    <w:rsid w:val="000E3817"/>
    <w:rsid w:val="000E3F6B"/>
    <w:rsid w:val="000E4FC4"/>
    <w:rsid w:val="000E5544"/>
    <w:rsid w:val="000F12AE"/>
    <w:rsid w:val="000F1E5C"/>
    <w:rsid w:val="000F235F"/>
    <w:rsid w:val="000F4DBA"/>
    <w:rsid w:val="000F623C"/>
    <w:rsid w:val="000F68EA"/>
    <w:rsid w:val="000F6A68"/>
    <w:rsid w:val="00100A04"/>
    <w:rsid w:val="00102F7B"/>
    <w:rsid w:val="00103B93"/>
    <w:rsid w:val="00104945"/>
    <w:rsid w:val="00105124"/>
    <w:rsid w:val="001060AA"/>
    <w:rsid w:val="001116EA"/>
    <w:rsid w:val="00111B33"/>
    <w:rsid w:val="001145FC"/>
    <w:rsid w:val="00114AAE"/>
    <w:rsid w:val="00115400"/>
    <w:rsid w:val="001155D1"/>
    <w:rsid w:val="001159C4"/>
    <w:rsid w:val="00116FB2"/>
    <w:rsid w:val="00116FC1"/>
    <w:rsid w:val="00117D66"/>
    <w:rsid w:val="00120982"/>
    <w:rsid w:val="0012139B"/>
    <w:rsid w:val="0012277D"/>
    <w:rsid w:val="00123E7E"/>
    <w:rsid w:val="001247E9"/>
    <w:rsid w:val="001247F1"/>
    <w:rsid w:val="00126249"/>
    <w:rsid w:val="00130CDB"/>
    <w:rsid w:val="00130F51"/>
    <w:rsid w:val="00131178"/>
    <w:rsid w:val="001312C9"/>
    <w:rsid w:val="00131515"/>
    <w:rsid w:val="001344D5"/>
    <w:rsid w:val="001346AD"/>
    <w:rsid w:val="00136017"/>
    <w:rsid w:val="001368D3"/>
    <w:rsid w:val="00140BD3"/>
    <w:rsid w:val="0014122D"/>
    <w:rsid w:val="00142C0A"/>
    <w:rsid w:val="00143D04"/>
    <w:rsid w:val="00144368"/>
    <w:rsid w:val="0014459D"/>
    <w:rsid w:val="0014486C"/>
    <w:rsid w:val="0014584B"/>
    <w:rsid w:val="001475F6"/>
    <w:rsid w:val="00147D73"/>
    <w:rsid w:val="00150609"/>
    <w:rsid w:val="00150AA7"/>
    <w:rsid w:val="00151B30"/>
    <w:rsid w:val="00153D5C"/>
    <w:rsid w:val="00153FB8"/>
    <w:rsid w:val="00155493"/>
    <w:rsid w:val="00155BC2"/>
    <w:rsid w:val="001564FF"/>
    <w:rsid w:val="001579D2"/>
    <w:rsid w:val="00160DA3"/>
    <w:rsid w:val="00161147"/>
    <w:rsid w:val="0016257F"/>
    <w:rsid w:val="001628EB"/>
    <w:rsid w:val="001636FC"/>
    <w:rsid w:val="001649F2"/>
    <w:rsid w:val="00164F9F"/>
    <w:rsid w:val="0016533C"/>
    <w:rsid w:val="00165556"/>
    <w:rsid w:val="00165752"/>
    <w:rsid w:val="00166AD0"/>
    <w:rsid w:val="00166CAA"/>
    <w:rsid w:val="00167251"/>
    <w:rsid w:val="0016789E"/>
    <w:rsid w:val="00167F50"/>
    <w:rsid w:val="0017052D"/>
    <w:rsid w:val="00171318"/>
    <w:rsid w:val="00171572"/>
    <w:rsid w:val="00171656"/>
    <w:rsid w:val="00171F04"/>
    <w:rsid w:val="001735C9"/>
    <w:rsid w:val="00174DCA"/>
    <w:rsid w:val="0017636A"/>
    <w:rsid w:val="00180F8B"/>
    <w:rsid w:val="00181159"/>
    <w:rsid w:val="0018367A"/>
    <w:rsid w:val="00185EB1"/>
    <w:rsid w:val="0018794E"/>
    <w:rsid w:val="00190533"/>
    <w:rsid w:val="00191EA4"/>
    <w:rsid w:val="00192AFE"/>
    <w:rsid w:val="00192B58"/>
    <w:rsid w:val="0019309E"/>
    <w:rsid w:val="00195047"/>
    <w:rsid w:val="0019509C"/>
    <w:rsid w:val="00195CB2"/>
    <w:rsid w:val="001964D8"/>
    <w:rsid w:val="00196B08"/>
    <w:rsid w:val="00197109"/>
    <w:rsid w:val="00197431"/>
    <w:rsid w:val="001978B3"/>
    <w:rsid w:val="001A0205"/>
    <w:rsid w:val="001A09C0"/>
    <w:rsid w:val="001A3021"/>
    <w:rsid w:val="001A3026"/>
    <w:rsid w:val="001A31FD"/>
    <w:rsid w:val="001A32E1"/>
    <w:rsid w:val="001A3BEB"/>
    <w:rsid w:val="001A7E25"/>
    <w:rsid w:val="001B051A"/>
    <w:rsid w:val="001B0614"/>
    <w:rsid w:val="001B25EA"/>
    <w:rsid w:val="001B2817"/>
    <w:rsid w:val="001B2A6E"/>
    <w:rsid w:val="001B52C7"/>
    <w:rsid w:val="001B567C"/>
    <w:rsid w:val="001B5A1B"/>
    <w:rsid w:val="001B5ACA"/>
    <w:rsid w:val="001B5D85"/>
    <w:rsid w:val="001B783A"/>
    <w:rsid w:val="001C00DF"/>
    <w:rsid w:val="001C12F2"/>
    <w:rsid w:val="001C1AD2"/>
    <w:rsid w:val="001C42DF"/>
    <w:rsid w:val="001C4C85"/>
    <w:rsid w:val="001C55BF"/>
    <w:rsid w:val="001C7A16"/>
    <w:rsid w:val="001D05F8"/>
    <w:rsid w:val="001D1ACF"/>
    <w:rsid w:val="001D2504"/>
    <w:rsid w:val="001D2E3C"/>
    <w:rsid w:val="001D2E4D"/>
    <w:rsid w:val="001D3B80"/>
    <w:rsid w:val="001D4C78"/>
    <w:rsid w:val="001D538E"/>
    <w:rsid w:val="001D68F1"/>
    <w:rsid w:val="001E0122"/>
    <w:rsid w:val="001E0BCA"/>
    <w:rsid w:val="001E0CBE"/>
    <w:rsid w:val="001E11EE"/>
    <w:rsid w:val="001E33B7"/>
    <w:rsid w:val="001E37A7"/>
    <w:rsid w:val="001E44B9"/>
    <w:rsid w:val="001E4805"/>
    <w:rsid w:val="001E69F1"/>
    <w:rsid w:val="001E6E8B"/>
    <w:rsid w:val="001F1852"/>
    <w:rsid w:val="001F3F0B"/>
    <w:rsid w:val="001F4A3E"/>
    <w:rsid w:val="001F510A"/>
    <w:rsid w:val="001F5DD1"/>
    <w:rsid w:val="001F6179"/>
    <w:rsid w:val="00201473"/>
    <w:rsid w:val="0020416B"/>
    <w:rsid w:val="0020421B"/>
    <w:rsid w:val="00204651"/>
    <w:rsid w:val="00205931"/>
    <w:rsid w:val="00205ADA"/>
    <w:rsid w:val="00205B10"/>
    <w:rsid w:val="002063D2"/>
    <w:rsid w:val="002073A1"/>
    <w:rsid w:val="00207BEC"/>
    <w:rsid w:val="002100D6"/>
    <w:rsid w:val="00211E6C"/>
    <w:rsid w:val="00212B3B"/>
    <w:rsid w:val="0021457A"/>
    <w:rsid w:val="00214674"/>
    <w:rsid w:val="002156D4"/>
    <w:rsid w:val="0021582B"/>
    <w:rsid w:val="00217C9B"/>
    <w:rsid w:val="002210A8"/>
    <w:rsid w:val="00221D2B"/>
    <w:rsid w:val="00222108"/>
    <w:rsid w:val="00222D2C"/>
    <w:rsid w:val="00223617"/>
    <w:rsid w:val="00223649"/>
    <w:rsid w:val="002242B7"/>
    <w:rsid w:val="002246ED"/>
    <w:rsid w:val="002255C0"/>
    <w:rsid w:val="00226A66"/>
    <w:rsid w:val="00227ED0"/>
    <w:rsid w:val="00227EE6"/>
    <w:rsid w:val="00231259"/>
    <w:rsid w:val="00231FC5"/>
    <w:rsid w:val="002343FF"/>
    <w:rsid w:val="002347CF"/>
    <w:rsid w:val="002356B0"/>
    <w:rsid w:val="00235B81"/>
    <w:rsid w:val="00236310"/>
    <w:rsid w:val="002368BC"/>
    <w:rsid w:val="002415E8"/>
    <w:rsid w:val="00243A46"/>
    <w:rsid w:val="00245043"/>
    <w:rsid w:val="0024731F"/>
    <w:rsid w:val="002500BB"/>
    <w:rsid w:val="0025038A"/>
    <w:rsid w:val="002513A1"/>
    <w:rsid w:val="00251E66"/>
    <w:rsid w:val="002548BD"/>
    <w:rsid w:val="00254C95"/>
    <w:rsid w:val="00255523"/>
    <w:rsid w:val="00255B26"/>
    <w:rsid w:val="0025639F"/>
    <w:rsid w:val="00256A66"/>
    <w:rsid w:val="002620E2"/>
    <w:rsid w:val="00262F02"/>
    <w:rsid w:val="00263B9A"/>
    <w:rsid w:val="002640FA"/>
    <w:rsid w:val="00264C9C"/>
    <w:rsid w:val="002653F2"/>
    <w:rsid w:val="00267FEE"/>
    <w:rsid w:val="00270270"/>
    <w:rsid w:val="00270CB6"/>
    <w:rsid w:val="00272DFE"/>
    <w:rsid w:val="0027340D"/>
    <w:rsid w:val="00274071"/>
    <w:rsid w:val="00275DF9"/>
    <w:rsid w:val="0027666C"/>
    <w:rsid w:val="00277187"/>
    <w:rsid w:val="002772B2"/>
    <w:rsid w:val="00280476"/>
    <w:rsid w:val="002807A6"/>
    <w:rsid w:val="00280CC2"/>
    <w:rsid w:val="002814A3"/>
    <w:rsid w:val="00282D07"/>
    <w:rsid w:val="00282D5A"/>
    <w:rsid w:val="00282DF7"/>
    <w:rsid w:val="002836D1"/>
    <w:rsid w:val="0028381A"/>
    <w:rsid w:val="0028561E"/>
    <w:rsid w:val="00286110"/>
    <w:rsid w:val="00287763"/>
    <w:rsid w:val="00291CC4"/>
    <w:rsid w:val="00292569"/>
    <w:rsid w:val="00292B61"/>
    <w:rsid w:val="002934E9"/>
    <w:rsid w:val="002941E1"/>
    <w:rsid w:val="00295617"/>
    <w:rsid w:val="002957B8"/>
    <w:rsid w:val="00296E2D"/>
    <w:rsid w:val="002978A0"/>
    <w:rsid w:val="002A0271"/>
    <w:rsid w:val="002A1ADF"/>
    <w:rsid w:val="002A40C7"/>
    <w:rsid w:val="002A4ABD"/>
    <w:rsid w:val="002A6F25"/>
    <w:rsid w:val="002A75BC"/>
    <w:rsid w:val="002A7A30"/>
    <w:rsid w:val="002B07B3"/>
    <w:rsid w:val="002B0D11"/>
    <w:rsid w:val="002B0E58"/>
    <w:rsid w:val="002B38BF"/>
    <w:rsid w:val="002B4BA9"/>
    <w:rsid w:val="002B555B"/>
    <w:rsid w:val="002B5BD8"/>
    <w:rsid w:val="002B7101"/>
    <w:rsid w:val="002C079F"/>
    <w:rsid w:val="002C2E1B"/>
    <w:rsid w:val="002C3F3C"/>
    <w:rsid w:val="002C4298"/>
    <w:rsid w:val="002C613F"/>
    <w:rsid w:val="002C6526"/>
    <w:rsid w:val="002D01CD"/>
    <w:rsid w:val="002D0C4A"/>
    <w:rsid w:val="002D47B0"/>
    <w:rsid w:val="002D480D"/>
    <w:rsid w:val="002D5203"/>
    <w:rsid w:val="002D61CC"/>
    <w:rsid w:val="002D6802"/>
    <w:rsid w:val="002D7A86"/>
    <w:rsid w:val="002E112C"/>
    <w:rsid w:val="002E249D"/>
    <w:rsid w:val="002E3308"/>
    <w:rsid w:val="002E3D77"/>
    <w:rsid w:val="002E3F6A"/>
    <w:rsid w:val="002E57D2"/>
    <w:rsid w:val="002E6067"/>
    <w:rsid w:val="002E75B1"/>
    <w:rsid w:val="002E7E42"/>
    <w:rsid w:val="002F061B"/>
    <w:rsid w:val="002F0683"/>
    <w:rsid w:val="002F0CF7"/>
    <w:rsid w:val="002F18D7"/>
    <w:rsid w:val="002F5AB0"/>
    <w:rsid w:val="002F5C5F"/>
    <w:rsid w:val="002F7840"/>
    <w:rsid w:val="00300E9F"/>
    <w:rsid w:val="0030185D"/>
    <w:rsid w:val="00302DEF"/>
    <w:rsid w:val="00302FCF"/>
    <w:rsid w:val="00303250"/>
    <w:rsid w:val="00303D7E"/>
    <w:rsid w:val="0030435C"/>
    <w:rsid w:val="00304B44"/>
    <w:rsid w:val="00305BE4"/>
    <w:rsid w:val="0030657B"/>
    <w:rsid w:val="0030796D"/>
    <w:rsid w:val="003100A1"/>
    <w:rsid w:val="0031136A"/>
    <w:rsid w:val="003113D6"/>
    <w:rsid w:val="0031200F"/>
    <w:rsid w:val="00312710"/>
    <w:rsid w:val="00314E83"/>
    <w:rsid w:val="00315F6E"/>
    <w:rsid w:val="00316CE3"/>
    <w:rsid w:val="00320D85"/>
    <w:rsid w:val="003216D6"/>
    <w:rsid w:val="003238E2"/>
    <w:rsid w:val="00323FA6"/>
    <w:rsid w:val="00324430"/>
    <w:rsid w:val="003256CE"/>
    <w:rsid w:val="0032581D"/>
    <w:rsid w:val="0032582B"/>
    <w:rsid w:val="003271E7"/>
    <w:rsid w:val="0033014B"/>
    <w:rsid w:val="00330890"/>
    <w:rsid w:val="0033150E"/>
    <w:rsid w:val="00331659"/>
    <w:rsid w:val="00333D22"/>
    <w:rsid w:val="00334544"/>
    <w:rsid w:val="00335543"/>
    <w:rsid w:val="00335DE0"/>
    <w:rsid w:val="003361FB"/>
    <w:rsid w:val="00337C1F"/>
    <w:rsid w:val="00337CFA"/>
    <w:rsid w:val="00340871"/>
    <w:rsid w:val="00341159"/>
    <w:rsid w:val="00341F97"/>
    <w:rsid w:val="00342DF9"/>
    <w:rsid w:val="0034441B"/>
    <w:rsid w:val="00344985"/>
    <w:rsid w:val="00345459"/>
    <w:rsid w:val="00345A2E"/>
    <w:rsid w:val="00346DDD"/>
    <w:rsid w:val="00350378"/>
    <w:rsid w:val="00350499"/>
    <w:rsid w:val="003512B4"/>
    <w:rsid w:val="003513DD"/>
    <w:rsid w:val="0035181C"/>
    <w:rsid w:val="00352957"/>
    <w:rsid w:val="003535C7"/>
    <w:rsid w:val="00353E1B"/>
    <w:rsid w:val="003543DC"/>
    <w:rsid w:val="00356067"/>
    <w:rsid w:val="0035656D"/>
    <w:rsid w:val="00361EEC"/>
    <w:rsid w:val="00362A80"/>
    <w:rsid w:val="00363CBB"/>
    <w:rsid w:val="0036402B"/>
    <w:rsid w:val="003644F2"/>
    <w:rsid w:val="003657DC"/>
    <w:rsid w:val="003661CC"/>
    <w:rsid w:val="0036773E"/>
    <w:rsid w:val="00367F8A"/>
    <w:rsid w:val="00370E39"/>
    <w:rsid w:val="003710F8"/>
    <w:rsid w:val="00372DD6"/>
    <w:rsid w:val="00373CF8"/>
    <w:rsid w:val="00373E68"/>
    <w:rsid w:val="0037434A"/>
    <w:rsid w:val="00376294"/>
    <w:rsid w:val="00376492"/>
    <w:rsid w:val="0037779C"/>
    <w:rsid w:val="00380FF7"/>
    <w:rsid w:val="00381259"/>
    <w:rsid w:val="0038136A"/>
    <w:rsid w:val="0038163E"/>
    <w:rsid w:val="00381A5D"/>
    <w:rsid w:val="00382242"/>
    <w:rsid w:val="00382952"/>
    <w:rsid w:val="00382FFC"/>
    <w:rsid w:val="00384BB2"/>
    <w:rsid w:val="00387BB1"/>
    <w:rsid w:val="00390546"/>
    <w:rsid w:val="0039085C"/>
    <w:rsid w:val="00390BAB"/>
    <w:rsid w:val="00391007"/>
    <w:rsid w:val="00392309"/>
    <w:rsid w:val="0039250C"/>
    <w:rsid w:val="00392513"/>
    <w:rsid w:val="00392A12"/>
    <w:rsid w:val="00393156"/>
    <w:rsid w:val="00393E45"/>
    <w:rsid w:val="00394013"/>
    <w:rsid w:val="00394C6B"/>
    <w:rsid w:val="00395387"/>
    <w:rsid w:val="003959DA"/>
    <w:rsid w:val="00395B3E"/>
    <w:rsid w:val="00396F4A"/>
    <w:rsid w:val="00397E31"/>
    <w:rsid w:val="003A13BF"/>
    <w:rsid w:val="003A1743"/>
    <w:rsid w:val="003A1B6E"/>
    <w:rsid w:val="003A1F13"/>
    <w:rsid w:val="003A22DD"/>
    <w:rsid w:val="003A2756"/>
    <w:rsid w:val="003A3EA4"/>
    <w:rsid w:val="003A4D30"/>
    <w:rsid w:val="003A69AF"/>
    <w:rsid w:val="003A76B9"/>
    <w:rsid w:val="003A771D"/>
    <w:rsid w:val="003B0069"/>
    <w:rsid w:val="003B0205"/>
    <w:rsid w:val="003B0356"/>
    <w:rsid w:val="003B0373"/>
    <w:rsid w:val="003B0561"/>
    <w:rsid w:val="003B0783"/>
    <w:rsid w:val="003B1347"/>
    <w:rsid w:val="003B1DF5"/>
    <w:rsid w:val="003B3B9D"/>
    <w:rsid w:val="003B4302"/>
    <w:rsid w:val="003B4B8C"/>
    <w:rsid w:val="003B5C63"/>
    <w:rsid w:val="003B5F1E"/>
    <w:rsid w:val="003B6036"/>
    <w:rsid w:val="003B6831"/>
    <w:rsid w:val="003B699F"/>
    <w:rsid w:val="003C0BC4"/>
    <w:rsid w:val="003C15BE"/>
    <w:rsid w:val="003C293F"/>
    <w:rsid w:val="003C2FF6"/>
    <w:rsid w:val="003C36D7"/>
    <w:rsid w:val="003C6E5B"/>
    <w:rsid w:val="003C7254"/>
    <w:rsid w:val="003D1D4A"/>
    <w:rsid w:val="003D37F2"/>
    <w:rsid w:val="003D3E5F"/>
    <w:rsid w:val="003D4A14"/>
    <w:rsid w:val="003D51E5"/>
    <w:rsid w:val="003D5A9F"/>
    <w:rsid w:val="003D6A37"/>
    <w:rsid w:val="003E1497"/>
    <w:rsid w:val="003E1907"/>
    <w:rsid w:val="003E1FEF"/>
    <w:rsid w:val="003E335A"/>
    <w:rsid w:val="003E48BC"/>
    <w:rsid w:val="003E4F48"/>
    <w:rsid w:val="003E5BEF"/>
    <w:rsid w:val="003E5D6A"/>
    <w:rsid w:val="003E722A"/>
    <w:rsid w:val="003E7B63"/>
    <w:rsid w:val="003F66F1"/>
    <w:rsid w:val="003F6D8F"/>
    <w:rsid w:val="004007E9"/>
    <w:rsid w:val="0040172D"/>
    <w:rsid w:val="00402623"/>
    <w:rsid w:val="0040419D"/>
    <w:rsid w:val="00404813"/>
    <w:rsid w:val="00410971"/>
    <w:rsid w:val="004109AF"/>
    <w:rsid w:val="00410C1E"/>
    <w:rsid w:val="00410C96"/>
    <w:rsid w:val="00410EA5"/>
    <w:rsid w:val="004120CC"/>
    <w:rsid w:val="00413971"/>
    <w:rsid w:val="00416CCB"/>
    <w:rsid w:val="0041724B"/>
    <w:rsid w:val="004216ED"/>
    <w:rsid w:val="00423274"/>
    <w:rsid w:val="00425A37"/>
    <w:rsid w:val="00426772"/>
    <w:rsid w:val="004307F7"/>
    <w:rsid w:val="0043091D"/>
    <w:rsid w:val="00432754"/>
    <w:rsid w:val="004327D7"/>
    <w:rsid w:val="00433B30"/>
    <w:rsid w:val="00437B6C"/>
    <w:rsid w:val="0044036F"/>
    <w:rsid w:val="00441AE3"/>
    <w:rsid w:val="00441FA6"/>
    <w:rsid w:val="0044218F"/>
    <w:rsid w:val="00443223"/>
    <w:rsid w:val="004441F0"/>
    <w:rsid w:val="00444582"/>
    <w:rsid w:val="004446ED"/>
    <w:rsid w:val="00444A7E"/>
    <w:rsid w:val="00447061"/>
    <w:rsid w:val="004473FE"/>
    <w:rsid w:val="00447915"/>
    <w:rsid w:val="00447D14"/>
    <w:rsid w:val="00450933"/>
    <w:rsid w:val="0045528B"/>
    <w:rsid w:val="004555AE"/>
    <w:rsid w:val="00457299"/>
    <w:rsid w:val="004602C3"/>
    <w:rsid w:val="0046313F"/>
    <w:rsid w:val="00472F81"/>
    <w:rsid w:val="00473173"/>
    <w:rsid w:val="0047414D"/>
    <w:rsid w:val="004755E0"/>
    <w:rsid w:val="00475B8B"/>
    <w:rsid w:val="004801E4"/>
    <w:rsid w:val="00481312"/>
    <w:rsid w:val="00481629"/>
    <w:rsid w:val="004837C7"/>
    <w:rsid w:val="00485A54"/>
    <w:rsid w:val="004861D2"/>
    <w:rsid w:val="00487A51"/>
    <w:rsid w:val="00487F41"/>
    <w:rsid w:val="004918F5"/>
    <w:rsid w:val="00493A52"/>
    <w:rsid w:val="00494271"/>
    <w:rsid w:val="004949D0"/>
    <w:rsid w:val="004952CA"/>
    <w:rsid w:val="00495805"/>
    <w:rsid w:val="004962AA"/>
    <w:rsid w:val="00496FEF"/>
    <w:rsid w:val="004971D3"/>
    <w:rsid w:val="004A09B7"/>
    <w:rsid w:val="004A109F"/>
    <w:rsid w:val="004A12DC"/>
    <w:rsid w:val="004A449E"/>
    <w:rsid w:val="004A59DE"/>
    <w:rsid w:val="004A59E1"/>
    <w:rsid w:val="004A5B0E"/>
    <w:rsid w:val="004A5EA8"/>
    <w:rsid w:val="004A6D46"/>
    <w:rsid w:val="004A7E28"/>
    <w:rsid w:val="004B0325"/>
    <w:rsid w:val="004B04A3"/>
    <w:rsid w:val="004B0B8B"/>
    <w:rsid w:val="004B2929"/>
    <w:rsid w:val="004B3975"/>
    <w:rsid w:val="004B4EB4"/>
    <w:rsid w:val="004B5382"/>
    <w:rsid w:val="004B57E6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B8C"/>
    <w:rsid w:val="004D1E86"/>
    <w:rsid w:val="004D1FB6"/>
    <w:rsid w:val="004D2C29"/>
    <w:rsid w:val="004D5DCD"/>
    <w:rsid w:val="004D5FA2"/>
    <w:rsid w:val="004E01FE"/>
    <w:rsid w:val="004E06CD"/>
    <w:rsid w:val="004E2A07"/>
    <w:rsid w:val="004E37E4"/>
    <w:rsid w:val="004E37E6"/>
    <w:rsid w:val="004E39F5"/>
    <w:rsid w:val="004E422A"/>
    <w:rsid w:val="004E48B5"/>
    <w:rsid w:val="004E5D02"/>
    <w:rsid w:val="004E61AB"/>
    <w:rsid w:val="004E70FC"/>
    <w:rsid w:val="004E7107"/>
    <w:rsid w:val="004E76B1"/>
    <w:rsid w:val="004F1EB4"/>
    <w:rsid w:val="004F2101"/>
    <w:rsid w:val="004F5A38"/>
    <w:rsid w:val="004F6006"/>
    <w:rsid w:val="005003C3"/>
    <w:rsid w:val="00502013"/>
    <w:rsid w:val="00502D43"/>
    <w:rsid w:val="005031A9"/>
    <w:rsid w:val="00503473"/>
    <w:rsid w:val="00504EAD"/>
    <w:rsid w:val="00505398"/>
    <w:rsid w:val="005059C7"/>
    <w:rsid w:val="00505D5D"/>
    <w:rsid w:val="005063D8"/>
    <w:rsid w:val="005072CA"/>
    <w:rsid w:val="00510817"/>
    <w:rsid w:val="00511A2F"/>
    <w:rsid w:val="00512F2F"/>
    <w:rsid w:val="00513B5A"/>
    <w:rsid w:val="00514832"/>
    <w:rsid w:val="005149CF"/>
    <w:rsid w:val="005151FA"/>
    <w:rsid w:val="00515D61"/>
    <w:rsid w:val="00521713"/>
    <w:rsid w:val="00521D21"/>
    <w:rsid w:val="00524376"/>
    <w:rsid w:val="0052446A"/>
    <w:rsid w:val="0052452C"/>
    <w:rsid w:val="00526B09"/>
    <w:rsid w:val="00526F2D"/>
    <w:rsid w:val="005317FA"/>
    <w:rsid w:val="005319AE"/>
    <w:rsid w:val="00531F76"/>
    <w:rsid w:val="00532603"/>
    <w:rsid w:val="005326D5"/>
    <w:rsid w:val="00532F6E"/>
    <w:rsid w:val="00533151"/>
    <w:rsid w:val="00533A36"/>
    <w:rsid w:val="00534D35"/>
    <w:rsid w:val="00535557"/>
    <w:rsid w:val="00536EA8"/>
    <w:rsid w:val="00537B29"/>
    <w:rsid w:val="00541B41"/>
    <w:rsid w:val="0054265C"/>
    <w:rsid w:val="00542A07"/>
    <w:rsid w:val="005447C0"/>
    <w:rsid w:val="00545CD3"/>
    <w:rsid w:val="005462BF"/>
    <w:rsid w:val="0054666B"/>
    <w:rsid w:val="00547F0C"/>
    <w:rsid w:val="00550FFC"/>
    <w:rsid w:val="0055120D"/>
    <w:rsid w:val="00553A06"/>
    <w:rsid w:val="00553BBA"/>
    <w:rsid w:val="00553E19"/>
    <w:rsid w:val="00554329"/>
    <w:rsid w:val="005544F6"/>
    <w:rsid w:val="00554F15"/>
    <w:rsid w:val="00556200"/>
    <w:rsid w:val="0056047E"/>
    <w:rsid w:val="00564333"/>
    <w:rsid w:val="00566C6E"/>
    <w:rsid w:val="00570723"/>
    <w:rsid w:val="00570AEA"/>
    <w:rsid w:val="00571D04"/>
    <w:rsid w:val="00573AAD"/>
    <w:rsid w:val="00576271"/>
    <w:rsid w:val="00577981"/>
    <w:rsid w:val="005813F5"/>
    <w:rsid w:val="00581AED"/>
    <w:rsid w:val="005822F5"/>
    <w:rsid w:val="0058231D"/>
    <w:rsid w:val="00582A5F"/>
    <w:rsid w:val="00582CD5"/>
    <w:rsid w:val="00582EA9"/>
    <w:rsid w:val="00583F99"/>
    <w:rsid w:val="0058527C"/>
    <w:rsid w:val="005869BD"/>
    <w:rsid w:val="00586EF7"/>
    <w:rsid w:val="00591899"/>
    <w:rsid w:val="00591A36"/>
    <w:rsid w:val="00593657"/>
    <w:rsid w:val="00593B89"/>
    <w:rsid w:val="005940D6"/>
    <w:rsid w:val="00594648"/>
    <w:rsid w:val="00595826"/>
    <w:rsid w:val="005968F8"/>
    <w:rsid w:val="005A02A5"/>
    <w:rsid w:val="005A1106"/>
    <w:rsid w:val="005A3011"/>
    <w:rsid w:val="005A3F2F"/>
    <w:rsid w:val="005A3FDC"/>
    <w:rsid w:val="005A43EA"/>
    <w:rsid w:val="005A4B62"/>
    <w:rsid w:val="005A4CE3"/>
    <w:rsid w:val="005A5D3B"/>
    <w:rsid w:val="005A768B"/>
    <w:rsid w:val="005A7B05"/>
    <w:rsid w:val="005B2265"/>
    <w:rsid w:val="005B2306"/>
    <w:rsid w:val="005B3D0F"/>
    <w:rsid w:val="005B44BB"/>
    <w:rsid w:val="005B46E5"/>
    <w:rsid w:val="005B4FD7"/>
    <w:rsid w:val="005B5D20"/>
    <w:rsid w:val="005B6205"/>
    <w:rsid w:val="005B624B"/>
    <w:rsid w:val="005B6415"/>
    <w:rsid w:val="005B7EDE"/>
    <w:rsid w:val="005B7F2E"/>
    <w:rsid w:val="005C00A5"/>
    <w:rsid w:val="005C0283"/>
    <w:rsid w:val="005C13C9"/>
    <w:rsid w:val="005C1474"/>
    <w:rsid w:val="005C19FB"/>
    <w:rsid w:val="005C1D40"/>
    <w:rsid w:val="005C529F"/>
    <w:rsid w:val="005C7073"/>
    <w:rsid w:val="005C7274"/>
    <w:rsid w:val="005D0A52"/>
    <w:rsid w:val="005D0E04"/>
    <w:rsid w:val="005D2587"/>
    <w:rsid w:val="005D405C"/>
    <w:rsid w:val="005D43DD"/>
    <w:rsid w:val="005D47AA"/>
    <w:rsid w:val="005D57C7"/>
    <w:rsid w:val="005D665D"/>
    <w:rsid w:val="005D79C0"/>
    <w:rsid w:val="005D7BBE"/>
    <w:rsid w:val="005E135F"/>
    <w:rsid w:val="005E1FBE"/>
    <w:rsid w:val="005E21B1"/>
    <w:rsid w:val="005E27E0"/>
    <w:rsid w:val="005E32F4"/>
    <w:rsid w:val="005E3726"/>
    <w:rsid w:val="005E393B"/>
    <w:rsid w:val="005E6DDE"/>
    <w:rsid w:val="005E765F"/>
    <w:rsid w:val="005F1D33"/>
    <w:rsid w:val="005F2E55"/>
    <w:rsid w:val="005F3B38"/>
    <w:rsid w:val="005F4BEE"/>
    <w:rsid w:val="005F584F"/>
    <w:rsid w:val="005F72EA"/>
    <w:rsid w:val="005F7371"/>
    <w:rsid w:val="0060038A"/>
    <w:rsid w:val="00601B80"/>
    <w:rsid w:val="00603165"/>
    <w:rsid w:val="006048DE"/>
    <w:rsid w:val="00606C8A"/>
    <w:rsid w:val="006106F0"/>
    <w:rsid w:val="00610BA2"/>
    <w:rsid w:val="006119D0"/>
    <w:rsid w:val="00612CFD"/>
    <w:rsid w:val="0061451B"/>
    <w:rsid w:val="00614897"/>
    <w:rsid w:val="00614DC6"/>
    <w:rsid w:val="00615296"/>
    <w:rsid w:val="00615C39"/>
    <w:rsid w:val="00617580"/>
    <w:rsid w:val="00617816"/>
    <w:rsid w:val="00617955"/>
    <w:rsid w:val="00620538"/>
    <w:rsid w:val="00620D1B"/>
    <w:rsid w:val="006251E3"/>
    <w:rsid w:val="00625D73"/>
    <w:rsid w:val="00626EA4"/>
    <w:rsid w:val="00627464"/>
    <w:rsid w:val="0062760A"/>
    <w:rsid w:val="00630840"/>
    <w:rsid w:val="00631223"/>
    <w:rsid w:val="00631D2D"/>
    <w:rsid w:val="006328DD"/>
    <w:rsid w:val="00633FB3"/>
    <w:rsid w:val="00634EB4"/>
    <w:rsid w:val="00635A23"/>
    <w:rsid w:val="00636A54"/>
    <w:rsid w:val="00637009"/>
    <w:rsid w:val="006375CF"/>
    <w:rsid w:val="00637FD7"/>
    <w:rsid w:val="00641319"/>
    <w:rsid w:val="00641953"/>
    <w:rsid w:val="0064295B"/>
    <w:rsid w:val="00643309"/>
    <w:rsid w:val="0064372D"/>
    <w:rsid w:val="00645884"/>
    <w:rsid w:val="0064653F"/>
    <w:rsid w:val="00651044"/>
    <w:rsid w:val="0065125D"/>
    <w:rsid w:val="00651593"/>
    <w:rsid w:val="00652240"/>
    <w:rsid w:val="00653105"/>
    <w:rsid w:val="006537C2"/>
    <w:rsid w:val="006552BF"/>
    <w:rsid w:val="00657415"/>
    <w:rsid w:val="00657965"/>
    <w:rsid w:val="00661C26"/>
    <w:rsid w:val="00662801"/>
    <w:rsid w:val="00664BF8"/>
    <w:rsid w:val="006650B5"/>
    <w:rsid w:val="00670C05"/>
    <w:rsid w:val="00673361"/>
    <w:rsid w:val="00674A32"/>
    <w:rsid w:val="00674F82"/>
    <w:rsid w:val="00677268"/>
    <w:rsid w:val="00677694"/>
    <w:rsid w:val="00677907"/>
    <w:rsid w:val="0068098F"/>
    <w:rsid w:val="0068154E"/>
    <w:rsid w:val="00681B7A"/>
    <w:rsid w:val="00681C0E"/>
    <w:rsid w:val="00681C71"/>
    <w:rsid w:val="006821C5"/>
    <w:rsid w:val="006828EE"/>
    <w:rsid w:val="00682A93"/>
    <w:rsid w:val="00682C24"/>
    <w:rsid w:val="00683B90"/>
    <w:rsid w:val="006857DF"/>
    <w:rsid w:val="00685B72"/>
    <w:rsid w:val="00686842"/>
    <w:rsid w:val="00690B25"/>
    <w:rsid w:val="00691171"/>
    <w:rsid w:val="00692F3B"/>
    <w:rsid w:val="00694366"/>
    <w:rsid w:val="00694F4D"/>
    <w:rsid w:val="00695080"/>
    <w:rsid w:val="0069711B"/>
    <w:rsid w:val="006A16C2"/>
    <w:rsid w:val="006A357A"/>
    <w:rsid w:val="006A5468"/>
    <w:rsid w:val="006A7937"/>
    <w:rsid w:val="006A7AFA"/>
    <w:rsid w:val="006A7B0C"/>
    <w:rsid w:val="006A7E27"/>
    <w:rsid w:val="006B0D0E"/>
    <w:rsid w:val="006B0D3E"/>
    <w:rsid w:val="006B1070"/>
    <w:rsid w:val="006B3879"/>
    <w:rsid w:val="006B4995"/>
    <w:rsid w:val="006B4BDB"/>
    <w:rsid w:val="006B791D"/>
    <w:rsid w:val="006C030D"/>
    <w:rsid w:val="006C0AA6"/>
    <w:rsid w:val="006C0E94"/>
    <w:rsid w:val="006C11C9"/>
    <w:rsid w:val="006C2401"/>
    <w:rsid w:val="006C28BE"/>
    <w:rsid w:val="006C2D34"/>
    <w:rsid w:val="006C4060"/>
    <w:rsid w:val="006C4118"/>
    <w:rsid w:val="006C5F65"/>
    <w:rsid w:val="006C60E9"/>
    <w:rsid w:val="006C6301"/>
    <w:rsid w:val="006C76D6"/>
    <w:rsid w:val="006C79FA"/>
    <w:rsid w:val="006C7BAC"/>
    <w:rsid w:val="006D022A"/>
    <w:rsid w:val="006D186D"/>
    <w:rsid w:val="006D1979"/>
    <w:rsid w:val="006D3C66"/>
    <w:rsid w:val="006D51F4"/>
    <w:rsid w:val="006D5C72"/>
    <w:rsid w:val="006D7E46"/>
    <w:rsid w:val="006E02B5"/>
    <w:rsid w:val="006E0481"/>
    <w:rsid w:val="006E13E8"/>
    <w:rsid w:val="006E29B3"/>
    <w:rsid w:val="006E4FFB"/>
    <w:rsid w:val="006E69CD"/>
    <w:rsid w:val="006E73B9"/>
    <w:rsid w:val="006E7A34"/>
    <w:rsid w:val="006F00C0"/>
    <w:rsid w:val="006F17A6"/>
    <w:rsid w:val="006F1B84"/>
    <w:rsid w:val="006F1CE9"/>
    <w:rsid w:val="006F28AE"/>
    <w:rsid w:val="006F4DA7"/>
    <w:rsid w:val="006F5A51"/>
    <w:rsid w:val="006F5DA9"/>
    <w:rsid w:val="006F63F1"/>
    <w:rsid w:val="006F74C9"/>
    <w:rsid w:val="006F7641"/>
    <w:rsid w:val="007021F5"/>
    <w:rsid w:val="00702E95"/>
    <w:rsid w:val="00702E9A"/>
    <w:rsid w:val="00703110"/>
    <w:rsid w:val="0070374D"/>
    <w:rsid w:val="00704B65"/>
    <w:rsid w:val="0070693C"/>
    <w:rsid w:val="00707A8C"/>
    <w:rsid w:val="00710041"/>
    <w:rsid w:val="0071035D"/>
    <w:rsid w:val="007103EB"/>
    <w:rsid w:val="00711536"/>
    <w:rsid w:val="0071328B"/>
    <w:rsid w:val="0071407D"/>
    <w:rsid w:val="007144A7"/>
    <w:rsid w:val="00714FA5"/>
    <w:rsid w:val="0071653C"/>
    <w:rsid w:val="00716E9A"/>
    <w:rsid w:val="00716EB6"/>
    <w:rsid w:val="00717EB7"/>
    <w:rsid w:val="007204E2"/>
    <w:rsid w:val="0072085B"/>
    <w:rsid w:val="00721B37"/>
    <w:rsid w:val="00722573"/>
    <w:rsid w:val="0072425C"/>
    <w:rsid w:val="00725CA4"/>
    <w:rsid w:val="007268D9"/>
    <w:rsid w:val="007273EE"/>
    <w:rsid w:val="00727440"/>
    <w:rsid w:val="00732E43"/>
    <w:rsid w:val="00734043"/>
    <w:rsid w:val="007364CE"/>
    <w:rsid w:val="00736F37"/>
    <w:rsid w:val="007371DE"/>
    <w:rsid w:val="00741A9A"/>
    <w:rsid w:val="00741BBA"/>
    <w:rsid w:val="00741FCB"/>
    <w:rsid w:val="00742AF0"/>
    <w:rsid w:val="007438BC"/>
    <w:rsid w:val="0074470C"/>
    <w:rsid w:val="00745F58"/>
    <w:rsid w:val="0074655D"/>
    <w:rsid w:val="00746DDA"/>
    <w:rsid w:val="00747317"/>
    <w:rsid w:val="007477BE"/>
    <w:rsid w:val="007508AE"/>
    <w:rsid w:val="00751E54"/>
    <w:rsid w:val="007524E1"/>
    <w:rsid w:val="00752B73"/>
    <w:rsid w:val="00755001"/>
    <w:rsid w:val="00756A99"/>
    <w:rsid w:val="00761407"/>
    <w:rsid w:val="00761A23"/>
    <w:rsid w:val="00761B44"/>
    <w:rsid w:val="00761D2E"/>
    <w:rsid w:val="00761E58"/>
    <w:rsid w:val="00763148"/>
    <w:rsid w:val="00767BD1"/>
    <w:rsid w:val="00767E99"/>
    <w:rsid w:val="0077135D"/>
    <w:rsid w:val="0077297B"/>
    <w:rsid w:val="00772DE8"/>
    <w:rsid w:val="00773B75"/>
    <w:rsid w:val="00775610"/>
    <w:rsid w:val="00775ED4"/>
    <w:rsid w:val="00777052"/>
    <w:rsid w:val="00780394"/>
    <w:rsid w:val="00781052"/>
    <w:rsid w:val="007810C8"/>
    <w:rsid w:val="007818D9"/>
    <w:rsid w:val="007835D8"/>
    <w:rsid w:val="00784FEE"/>
    <w:rsid w:val="00792357"/>
    <w:rsid w:val="00792880"/>
    <w:rsid w:val="00793ADA"/>
    <w:rsid w:val="00793CEB"/>
    <w:rsid w:val="007941E5"/>
    <w:rsid w:val="00795316"/>
    <w:rsid w:val="007A1972"/>
    <w:rsid w:val="007A2114"/>
    <w:rsid w:val="007A2AC8"/>
    <w:rsid w:val="007A2B53"/>
    <w:rsid w:val="007A311B"/>
    <w:rsid w:val="007A37FF"/>
    <w:rsid w:val="007A49D7"/>
    <w:rsid w:val="007A5D0F"/>
    <w:rsid w:val="007A5E92"/>
    <w:rsid w:val="007A6A5C"/>
    <w:rsid w:val="007A79A0"/>
    <w:rsid w:val="007A7A0F"/>
    <w:rsid w:val="007B09F9"/>
    <w:rsid w:val="007B230E"/>
    <w:rsid w:val="007B25FE"/>
    <w:rsid w:val="007B316E"/>
    <w:rsid w:val="007B6267"/>
    <w:rsid w:val="007B7D57"/>
    <w:rsid w:val="007C3C4B"/>
    <w:rsid w:val="007C50CB"/>
    <w:rsid w:val="007C577D"/>
    <w:rsid w:val="007C6469"/>
    <w:rsid w:val="007C7664"/>
    <w:rsid w:val="007D051D"/>
    <w:rsid w:val="007D36A9"/>
    <w:rsid w:val="007D3FD6"/>
    <w:rsid w:val="007D4C6D"/>
    <w:rsid w:val="007D534E"/>
    <w:rsid w:val="007D5B94"/>
    <w:rsid w:val="007D62CF"/>
    <w:rsid w:val="007D6506"/>
    <w:rsid w:val="007D6CE2"/>
    <w:rsid w:val="007D7D02"/>
    <w:rsid w:val="007E0A4A"/>
    <w:rsid w:val="007E0FDE"/>
    <w:rsid w:val="007E3022"/>
    <w:rsid w:val="007E3AAB"/>
    <w:rsid w:val="007E47F7"/>
    <w:rsid w:val="007E4A2B"/>
    <w:rsid w:val="007E66C0"/>
    <w:rsid w:val="007E73D7"/>
    <w:rsid w:val="007F0051"/>
    <w:rsid w:val="007F074A"/>
    <w:rsid w:val="007F0986"/>
    <w:rsid w:val="007F0CD5"/>
    <w:rsid w:val="007F1F5E"/>
    <w:rsid w:val="007F6571"/>
    <w:rsid w:val="007F74FB"/>
    <w:rsid w:val="007F7AE4"/>
    <w:rsid w:val="00802301"/>
    <w:rsid w:val="008023C3"/>
    <w:rsid w:val="00802B92"/>
    <w:rsid w:val="00803278"/>
    <w:rsid w:val="0080365C"/>
    <w:rsid w:val="008037E7"/>
    <w:rsid w:val="008054F3"/>
    <w:rsid w:val="00805A0A"/>
    <w:rsid w:val="008065F8"/>
    <w:rsid w:val="008072DC"/>
    <w:rsid w:val="00807CF6"/>
    <w:rsid w:val="0081020C"/>
    <w:rsid w:val="008131E3"/>
    <w:rsid w:val="00813A72"/>
    <w:rsid w:val="00814167"/>
    <w:rsid w:val="00814568"/>
    <w:rsid w:val="00816771"/>
    <w:rsid w:val="008173BB"/>
    <w:rsid w:val="0082299C"/>
    <w:rsid w:val="0082600F"/>
    <w:rsid w:val="0082670F"/>
    <w:rsid w:val="00826849"/>
    <w:rsid w:val="00826C0A"/>
    <w:rsid w:val="0082700F"/>
    <w:rsid w:val="008270B6"/>
    <w:rsid w:val="00827414"/>
    <w:rsid w:val="008278B3"/>
    <w:rsid w:val="008304CF"/>
    <w:rsid w:val="008319C2"/>
    <w:rsid w:val="00831DC5"/>
    <w:rsid w:val="00832136"/>
    <w:rsid w:val="00832BB9"/>
    <w:rsid w:val="00834438"/>
    <w:rsid w:val="008350DA"/>
    <w:rsid w:val="008357BD"/>
    <w:rsid w:val="00835A59"/>
    <w:rsid w:val="00837A12"/>
    <w:rsid w:val="00837EF3"/>
    <w:rsid w:val="0084006C"/>
    <w:rsid w:val="00840855"/>
    <w:rsid w:val="00840DA2"/>
    <w:rsid w:val="0084246F"/>
    <w:rsid w:val="00845107"/>
    <w:rsid w:val="00845EB9"/>
    <w:rsid w:val="00846208"/>
    <w:rsid w:val="00846258"/>
    <w:rsid w:val="0085086A"/>
    <w:rsid w:val="008508C2"/>
    <w:rsid w:val="00852065"/>
    <w:rsid w:val="0085530E"/>
    <w:rsid w:val="00855892"/>
    <w:rsid w:val="00855957"/>
    <w:rsid w:val="008561B8"/>
    <w:rsid w:val="00856AF1"/>
    <w:rsid w:val="00856CAD"/>
    <w:rsid w:val="008578F3"/>
    <w:rsid w:val="0086058B"/>
    <w:rsid w:val="008622D8"/>
    <w:rsid w:val="0086274D"/>
    <w:rsid w:val="00862B13"/>
    <w:rsid w:val="00862CC2"/>
    <w:rsid w:val="0086318B"/>
    <w:rsid w:val="00863D90"/>
    <w:rsid w:val="00863E53"/>
    <w:rsid w:val="00864C25"/>
    <w:rsid w:val="00867BCB"/>
    <w:rsid w:val="00867D8D"/>
    <w:rsid w:val="00867DE0"/>
    <w:rsid w:val="00871970"/>
    <w:rsid w:val="00871AEC"/>
    <w:rsid w:val="00872EBE"/>
    <w:rsid w:val="008730A5"/>
    <w:rsid w:val="008732D2"/>
    <w:rsid w:val="00874A99"/>
    <w:rsid w:val="00875D63"/>
    <w:rsid w:val="008768FB"/>
    <w:rsid w:val="0087785C"/>
    <w:rsid w:val="008805B7"/>
    <w:rsid w:val="0088167A"/>
    <w:rsid w:val="00881AA3"/>
    <w:rsid w:val="00881E30"/>
    <w:rsid w:val="0088219D"/>
    <w:rsid w:val="00882D87"/>
    <w:rsid w:val="00884ECA"/>
    <w:rsid w:val="00885CEF"/>
    <w:rsid w:val="0088605F"/>
    <w:rsid w:val="008869D7"/>
    <w:rsid w:val="008901BE"/>
    <w:rsid w:val="0089021D"/>
    <w:rsid w:val="00890C3A"/>
    <w:rsid w:val="00891235"/>
    <w:rsid w:val="00891A43"/>
    <w:rsid w:val="00892A55"/>
    <w:rsid w:val="00893642"/>
    <w:rsid w:val="00893847"/>
    <w:rsid w:val="008939E0"/>
    <w:rsid w:val="00893E88"/>
    <w:rsid w:val="00893EB0"/>
    <w:rsid w:val="00893F89"/>
    <w:rsid w:val="00895633"/>
    <w:rsid w:val="008A11AB"/>
    <w:rsid w:val="008A2437"/>
    <w:rsid w:val="008A36BB"/>
    <w:rsid w:val="008A38FD"/>
    <w:rsid w:val="008A4EE2"/>
    <w:rsid w:val="008A69CE"/>
    <w:rsid w:val="008B045B"/>
    <w:rsid w:val="008B31A4"/>
    <w:rsid w:val="008B4735"/>
    <w:rsid w:val="008B6A10"/>
    <w:rsid w:val="008B7C3F"/>
    <w:rsid w:val="008C04EB"/>
    <w:rsid w:val="008C1B71"/>
    <w:rsid w:val="008C2961"/>
    <w:rsid w:val="008C30E3"/>
    <w:rsid w:val="008C37AC"/>
    <w:rsid w:val="008C52F8"/>
    <w:rsid w:val="008C6133"/>
    <w:rsid w:val="008C643A"/>
    <w:rsid w:val="008C67C3"/>
    <w:rsid w:val="008C7452"/>
    <w:rsid w:val="008C7C9F"/>
    <w:rsid w:val="008D0322"/>
    <w:rsid w:val="008D0C0B"/>
    <w:rsid w:val="008D1AB5"/>
    <w:rsid w:val="008D275B"/>
    <w:rsid w:val="008D2806"/>
    <w:rsid w:val="008D3613"/>
    <w:rsid w:val="008D4178"/>
    <w:rsid w:val="008D4438"/>
    <w:rsid w:val="008D67BA"/>
    <w:rsid w:val="008E0258"/>
    <w:rsid w:val="008E25E4"/>
    <w:rsid w:val="008E5689"/>
    <w:rsid w:val="008E62C3"/>
    <w:rsid w:val="008E6499"/>
    <w:rsid w:val="008E6907"/>
    <w:rsid w:val="008E6BC1"/>
    <w:rsid w:val="008F1610"/>
    <w:rsid w:val="008F1670"/>
    <w:rsid w:val="008F1F14"/>
    <w:rsid w:val="008F4952"/>
    <w:rsid w:val="008F5AD9"/>
    <w:rsid w:val="008F7B2C"/>
    <w:rsid w:val="0090029A"/>
    <w:rsid w:val="00902A99"/>
    <w:rsid w:val="00902C11"/>
    <w:rsid w:val="00903672"/>
    <w:rsid w:val="0090466E"/>
    <w:rsid w:val="0090521F"/>
    <w:rsid w:val="00907306"/>
    <w:rsid w:val="00910553"/>
    <w:rsid w:val="009109E6"/>
    <w:rsid w:val="00910D76"/>
    <w:rsid w:val="009120C9"/>
    <w:rsid w:val="00912EED"/>
    <w:rsid w:val="00915691"/>
    <w:rsid w:val="0091596C"/>
    <w:rsid w:val="00915B90"/>
    <w:rsid w:val="009160B6"/>
    <w:rsid w:val="009164FD"/>
    <w:rsid w:val="00916566"/>
    <w:rsid w:val="00917262"/>
    <w:rsid w:val="00917476"/>
    <w:rsid w:val="00921AED"/>
    <w:rsid w:val="0092212C"/>
    <w:rsid w:val="0092478E"/>
    <w:rsid w:val="009278E8"/>
    <w:rsid w:val="00930496"/>
    <w:rsid w:val="00930BE1"/>
    <w:rsid w:val="00930D54"/>
    <w:rsid w:val="009311C8"/>
    <w:rsid w:val="00934E70"/>
    <w:rsid w:val="00934F35"/>
    <w:rsid w:val="00935823"/>
    <w:rsid w:val="009359A1"/>
    <w:rsid w:val="0093602C"/>
    <w:rsid w:val="009372C0"/>
    <w:rsid w:val="00937307"/>
    <w:rsid w:val="00940493"/>
    <w:rsid w:val="00944536"/>
    <w:rsid w:val="00945A36"/>
    <w:rsid w:val="0094641E"/>
    <w:rsid w:val="0094759C"/>
    <w:rsid w:val="009508B4"/>
    <w:rsid w:val="00951E84"/>
    <w:rsid w:val="00955984"/>
    <w:rsid w:val="00955B48"/>
    <w:rsid w:val="00956930"/>
    <w:rsid w:val="00956C80"/>
    <w:rsid w:val="00961FA1"/>
    <w:rsid w:val="00962D68"/>
    <w:rsid w:val="00963535"/>
    <w:rsid w:val="009660E1"/>
    <w:rsid w:val="0097042E"/>
    <w:rsid w:val="00970690"/>
    <w:rsid w:val="00971591"/>
    <w:rsid w:val="009725D8"/>
    <w:rsid w:val="009747DA"/>
    <w:rsid w:val="0097527B"/>
    <w:rsid w:val="009759B3"/>
    <w:rsid w:val="009779E5"/>
    <w:rsid w:val="0098039B"/>
    <w:rsid w:val="009804D3"/>
    <w:rsid w:val="00980E9C"/>
    <w:rsid w:val="009810A7"/>
    <w:rsid w:val="00982124"/>
    <w:rsid w:val="0098252A"/>
    <w:rsid w:val="0098278F"/>
    <w:rsid w:val="00983363"/>
    <w:rsid w:val="0098420A"/>
    <w:rsid w:val="0098499D"/>
    <w:rsid w:val="00986A36"/>
    <w:rsid w:val="00987046"/>
    <w:rsid w:val="00990888"/>
    <w:rsid w:val="009908B7"/>
    <w:rsid w:val="009919FD"/>
    <w:rsid w:val="00993063"/>
    <w:rsid w:val="00993151"/>
    <w:rsid w:val="00993C1A"/>
    <w:rsid w:val="009945CD"/>
    <w:rsid w:val="00994D3A"/>
    <w:rsid w:val="00995399"/>
    <w:rsid w:val="009953BE"/>
    <w:rsid w:val="0099597B"/>
    <w:rsid w:val="009959CD"/>
    <w:rsid w:val="00996246"/>
    <w:rsid w:val="00996315"/>
    <w:rsid w:val="0099634C"/>
    <w:rsid w:val="009A0142"/>
    <w:rsid w:val="009A0A57"/>
    <w:rsid w:val="009A1618"/>
    <w:rsid w:val="009A21D7"/>
    <w:rsid w:val="009A47C6"/>
    <w:rsid w:val="009A4B4B"/>
    <w:rsid w:val="009A5EB0"/>
    <w:rsid w:val="009A7B3F"/>
    <w:rsid w:val="009B0F56"/>
    <w:rsid w:val="009B2C21"/>
    <w:rsid w:val="009B379B"/>
    <w:rsid w:val="009B3F94"/>
    <w:rsid w:val="009C14B7"/>
    <w:rsid w:val="009C3E30"/>
    <w:rsid w:val="009C4439"/>
    <w:rsid w:val="009C4BFC"/>
    <w:rsid w:val="009C5EED"/>
    <w:rsid w:val="009C61D4"/>
    <w:rsid w:val="009D0F96"/>
    <w:rsid w:val="009D1D78"/>
    <w:rsid w:val="009D2D3E"/>
    <w:rsid w:val="009D2FFC"/>
    <w:rsid w:val="009D311D"/>
    <w:rsid w:val="009D3447"/>
    <w:rsid w:val="009D34BA"/>
    <w:rsid w:val="009D3892"/>
    <w:rsid w:val="009D4735"/>
    <w:rsid w:val="009D52C5"/>
    <w:rsid w:val="009D5B65"/>
    <w:rsid w:val="009D7468"/>
    <w:rsid w:val="009E0A90"/>
    <w:rsid w:val="009E0D4F"/>
    <w:rsid w:val="009E16C1"/>
    <w:rsid w:val="009E2DB1"/>
    <w:rsid w:val="009E485E"/>
    <w:rsid w:val="009E498B"/>
    <w:rsid w:val="009E5944"/>
    <w:rsid w:val="009E6F9F"/>
    <w:rsid w:val="009E71CC"/>
    <w:rsid w:val="009E73FD"/>
    <w:rsid w:val="009E7DB5"/>
    <w:rsid w:val="009F0180"/>
    <w:rsid w:val="009F07A7"/>
    <w:rsid w:val="009F0EFA"/>
    <w:rsid w:val="009F2E1E"/>
    <w:rsid w:val="009F3426"/>
    <w:rsid w:val="009F40F8"/>
    <w:rsid w:val="009F65F9"/>
    <w:rsid w:val="009F67E7"/>
    <w:rsid w:val="00A00799"/>
    <w:rsid w:val="00A02BC9"/>
    <w:rsid w:val="00A0444E"/>
    <w:rsid w:val="00A052BE"/>
    <w:rsid w:val="00A05B58"/>
    <w:rsid w:val="00A0601A"/>
    <w:rsid w:val="00A06062"/>
    <w:rsid w:val="00A063B8"/>
    <w:rsid w:val="00A06429"/>
    <w:rsid w:val="00A103E4"/>
    <w:rsid w:val="00A104CA"/>
    <w:rsid w:val="00A1062A"/>
    <w:rsid w:val="00A107E1"/>
    <w:rsid w:val="00A12172"/>
    <w:rsid w:val="00A13044"/>
    <w:rsid w:val="00A13469"/>
    <w:rsid w:val="00A15369"/>
    <w:rsid w:val="00A171B5"/>
    <w:rsid w:val="00A17F79"/>
    <w:rsid w:val="00A21000"/>
    <w:rsid w:val="00A214EE"/>
    <w:rsid w:val="00A21E7A"/>
    <w:rsid w:val="00A22034"/>
    <w:rsid w:val="00A22BBA"/>
    <w:rsid w:val="00A237EC"/>
    <w:rsid w:val="00A24668"/>
    <w:rsid w:val="00A24CB3"/>
    <w:rsid w:val="00A25017"/>
    <w:rsid w:val="00A265CA"/>
    <w:rsid w:val="00A275D9"/>
    <w:rsid w:val="00A30A64"/>
    <w:rsid w:val="00A30EAD"/>
    <w:rsid w:val="00A31014"/>
    <w:rsid w:val="00A317DB"/>
    <w:rsid w:val="00A32516"/>
    <w:rsid w:val="00A3297C"/>
    <w:rsid w:val="00A3353E"/>
    <w:rsid w:val="00A34913"/>
    <w:rsid w:val="00A351B9"/>
    <w:rsid w:val="00A3618A"/>
    <w:rsid w:val="00A36232"/>
    <w:rsid w:val="00A362AB"/>
    <w:rsid w:val="00A37BC7"/>
    <w:rsid w:val="00A37D7A"/>
    <w:rsid w:val="00A4052A"/>
    <w:rsid w:val="00A41296"/>
    <w:rsid w:val="00A4201A"/>
    <w:rsid w:val="00A43477"/>
    <w:rsid w:val="00A435EB"/>
    <w:rsid w:val="00A4507E"/>
    <w:rsid w:val="00A4510A"/>
    <w:rsid w:val="00A46E18"/>
    <w:rsid w:val="00A47385"/>
    <w:rsid w:val="00A473A6"/>
    <w:rsid w:val="00A47929"/>
    <w:rsid w:val="00A50780"/>
    <w:rsid w:val="00A50AAE"/>
    <w:rsid w:val="00A52F8E"/>
    <w:rsid w:val="00A54A10"/>
    <w:rsid w:val="00A54C5A"/>
    <w:rsid w:val="00A55971"/>
    <w:rsid w:val="00A560F1"/>
    <w:rsid w:val="00A563D8"/>
    <w:rsid w:val="00A6020F"/>
    <w:rsid w:val="00A609F2"/>
    <w:rsid w:val="00A61136"/>
    <w:rsid w:val="00A6129B"/>
    <w:rsid w:val="00A6146B"/>
    <w:rsid w:val="00A62C4B"/>
    <w:rsid w:val="00A63E01"/>
    <w:rsid w:val="00A6527F"/>
    <w:rsid w:val="00A656DB"/>
    <w:rsid w:val="00A67DFA"/>
    <w:rsid w:val="00A7052F"/>
    <w:rsid w:val="00A7098E"/>
    <w:rsid w:val="00A70FA9"/>
    <w:rsid w:val="00A72958"/>
    <w:rsid w:val="00A72BD9"/>
    <w:rsid w:val="00A72C00"/>
    <w:rsid w:val="00A81412"/>
    <w:rsid w:val="00A81E1A"/>
    <w:rsid w:val="00A82645"/>
    <w:rsid w:val="00A83B4D"/>
    <w:rsid w:val="00A877DD"/>
    <w:rsid w:val="00A93704"/>
    <w:rsid w:val="00A95145"/>
    <w:rsid w:val="00A95626"/>
    <w:rsid w:val="00A957C4"/>
    <w:rsid w:val="00A97FE3"/>
    <w:rsid w:val="00AA0D15"/>
    <w:rsid w:val="00AA4D76"/>
    <w:rsid w:val="00AA518D"/>
    <w:rsid w:val="00AA53F5"/>
    <w:rsid w:val="00AA7351"/>
    <w:rsid w:val="00AA7A6B"/>
    <w:rsid w:val="00AB06E0"/>
    <w:rsid w:val="00AB151A"/>
    <w:rsid w:val="00AB1839"/>
    <w:rsid w:val="00AB1F64"/>
    <w:rsid w:val="00AB1FE2"/>
    <w:rsid w:val="00AB2E95"/>
    <w:rsid w:val="00AB3D2D"/>
    <w:rsid w:val="00AB4146"/>
    <w:rsid w:val="00AB64D5"/>
    <w:rsid w:val="00AB71AD"/>
    <w:rsid w:val="00AB761A"/>
    <w:rsid w:val="00AB7C01"/>
    <w:rsid w:val="00AC0582"/>
    <w:rsid w:val="00AC1480"/>
    <w:rsid w:val="00AC24C5"/>
    <w:rsid w:val="00AC4C58"/>
    <w:rsid w:val="00AC51E3"/>
    <w:rsid w:val="00AC6025"/>
    <w:rsid w:val="00AC70B2"/>
    <w:rsid w:val="00AC7FC9"/>
    <w:rsid w:val="00AD085F"/>
    <w:rsid w:val="00AD1359"/>
    <w:rsid w:val="00AD2839"/>
    <w:rsid w:val="00AD2FAA"/>
    <w:rsid w:val="00AD416E"/>
    <w:rsid w:val="00AD4276"/>
    <w:rsid w:val="00AD446C"/>
    <w:rsid w:val="00AD4B0A"/>
    <w:rsid w:val="00AD6F6B"/>
    <w:rsid w:val="00AD7A27"/>
    <w:rsid w:val="00AE12A8"/>
    <w:rsid w:val="00AE1479"/>
    <w:rsid w:val="00AE1DD7"/>
    <w:rsid w:val="00AE2A01"/>
    <w:rsid w:val="00AE5C3A"/>
    <w:rsid w:val="00AE68C0"/>
    <w:rsid w:val="00AE7E97"/>
    <w:rsid w:val="00AF1B2A"/>
    <w:rsid w:val="00AF3705"/>
    <w:rsid w:val="00AF42DC"/>
    <w:rsid w:val="00AF4885"/>
    <w:rsid w:val="00AF52C4"/>
    <w:rsid w:val="00AF58B8"/>
    <w:rsid w:val="00AF6674"/>
    <w:rsid w:val="00AF67E2"/>
    <w:rsid w:val="00AF71AE"/>
    <w:rsid w:val="00B00E7F"/>
    <w:rsid w:val="00B0238C"/>
    <w:rsid w:val="00B02D81"/>
    <w:rsid w:val="00B0359E"/>
    <w:rsid w:val="00B0487A"/>
    <w:rsid w:val="00B04D0B"/>
    <w:rsid w:val="00B0588E"/>
    <w:rsid w:val="00B065CA"/>
    <w:rsid w:val="00B07C34"/>
    <w:rsid w:val="00B135F8"/>
    <w:rsid w:val="00B15DE8"/>
    <w:rsid w:val="00B16380"/>
    <w:rsid w:val="00B1666B"/>
    <w:rsid w:val="00B16CBB"/>
    <w:rsid w:val="00B16FA0"/>
    <w:rsid w:val="00B2126C"/>
    <w:rsid w:val="00B21662"/>
    <w:rsid w:val="00B21B66"/>
    <w:rsid w:val="00B23344"/>
    <w:rsid w:val="00B23617"/>
    <w:rsid w:val="00B245C2"/>
    <w:rsid w:val="00B24697"/>
    <w:rsid w:val="00B25271"/>
    <w:rsid w:val="00B25309"/>
    <w:rsid w:val="00B25C74"/>
    <w:rsid w:val="00B2738C"/>
    <w:rsid w:val="00B30295"/>
    <w:rsid w:val="00B303A5"/>
    <w:rsid w:val="00B30E3A"/>
    <w:rsid w:val="00B30F71"/>
    <w:rsid w:val="00B314C2"/>
    <w:rsid w:val="00B31BE3"/>
    <w:rsid w:val="00B33DA4"/>
    <w:rsid w:val="00B352D2"/>
    <w:rsid w:val="00B402D8"/>
    <w:rsid w:val="00B402E9"/>
    <w:rsid w:val="00B40FCB"/>
    <w:rsid w:val="00B428C1"/>
    <w:rsid w:val="00B43D81"/>
    <w:rsid w:val="00B44C1D"/>
    <w:rsid w:val="00B4574A"/>
    <w:rsid w:val="00B45AA7"/>
    <w:rsid w:val="00B45E15"/>
    <w:rsid w:val="00B47FF5"/>
    <w:rsid w:val="00B5146E"/>
    <w:rsid w:val="00B53A72"/>
    <w:rsid w:val="00B55BAB"/>
    <w:rsid w:val="00B57F8A"/>
    <w:rsid w:val="00B60CA1"/>
    <w:rsid w:val="00B6150B"/>
    <w:rsid w:val="00B61DC8"/>
    <w:rsid w:val="00B62A5E"/>
    <w:rsid w:val="00B62E4F"/>
    <w:rsid w:val="00B63E1F"/>
    <w:rsid w:val="00B6523C"/>
    <w:rsid w:val="00B6626D"/>
    <w:rsid w:val="00B67324"/>
    <w:rsid w:val="00B748DF"/>
    <w:rsid w:val="00B750D9"/>
    <w:rsid w:val="00B76181"/>
    <w:rsid w:val="00B762CA"/>
    <w:rsid w:val="00B77375"/>
    <w:rsid w:val="00B77E69"/>
    <w:rsid w:val="00B80B14"/>
    <w:rsid w:val="00B81877"/>
    <w:rsid w:val="00B81DC9"/>
    <w:rsid w:val="00B823DB"/>
    <w:rsid w:val="00B8261F"/>
    <w:rsid w:val="00B8387B"/>
    <w:rsid w:val="00B83B32"/>
    <w:rsid w:val="00B83BF9"/>
    <w:rsid w:val="00B857B7"/>
    <w:rsid w:val="00B871BB"/>
    <w:rsid w:val="00B91CCF"/>
    <w:rsid w:val="00B93099"/>
    <w:rsid w:val="00B9576F"/>
    <w:rsid w:val="00B95B8D"/>
    <w:rsid w:val="00B96B0B"/>
    <w:rsid w:val="00B96BBA"/>
    <w:rsid w:val="00BA10E3"/>
    <w:rsid w:val="00BA12AB"/>
    <w:rsid w:val="00BA14E9"/>
    <w:rsid w:val="00BA17EC"/>
    <w:rsid w:val="00BA1861"/>
    <w:rsid w:val="00BA2227"/>
    <w:rsid w:val="00BA2DCD"/>
    <w:rsid w:val="00BA3257"/>
    <w:rsid w:val="00BA405F"/>
    <w:rsid w:val="00BA48D9"/>
    <w:rsid w:val="00BA4B88"/>
    <w:rsid w:val="00BA4E24"/>
    <w:rsid w:val="00BA5506"/>
    <w:rsid w:val="00BA571B"/>
    <w:rsid w:val="00BA5FF0"/>
    <w:rsid w:val="00BA61D0"/>
    <w:rsid w:val="00BA7704"/>
    <w:rsid w:val="00BA7E1C"/>
    <w:rsid w:val="00BB02E3"/>
    <w:rsid w:val="00BB0593"/>
    <w:rsid w:val="00BB2832"/>
    <w:rsid w:val="00BB33BB"/>
    <w:rsid w:val="00BB35DE"/>
    <w:rsid w:val="00BB3F76"/>
    <w:rsid w:val="00BB46E6"/>
    <w:rsid w:val="00BB483A"/>
    <w:rsid w:val="00BB4FE6"/>
    <w:rsid w:val="00BB6091"/>
    <w:rsid w:val="00BB62A3"/>
    <w:rsid w:val="00BB67FE"/>
    <w:rsid w:val="00BC0D36"/>
    <w:rsid w:val="00BC162B"/>
    <w:rsid w:val="00BC2EF8"/>
    <w:rsid w:val="00BC3FF0"/>
    <w:rsid w:val="00BC4064"/>
    <w:rsid w:val="00BC4BB9"/>
    <w:rsid w:val="00BC528A"/>
    <w:rsid w:val="00BC731C"/>
    <w:rsid w:val="00BC7D95"/>
    <w:rsid w:val="00BD0063"/>
    <w:rsid w:val="00BD04F6"/>
    <w:rsid w:val="00BD2A18"/>
    <w:rsid w:val="00BD300A"/>
    <w:rsid w:val="00BD3C76"/>
    <w:rsid w:val="00BD5228"/>
    <w:rsid w:val="00BD735A"/>
    <w:rsid w:val="00BD735B"/>
    <w:rsid w:val="00BD78F4"/>
    <w:rsid w:val="00BE09C4"/>
    <w:rsid w:val="00BE12E1"/>
    <w:rsid w:val="00BE2310"/>
    <w:rsid w:val="00BE2FCC"/>
    <w:rsid w:val="00BE61D8"/>
    <w:rsid w:val="00BE791E"/>
    <w:rsid w:val="00BF0D9D"/>
    <w:rsid w:val="00BF10CE"/>
    <w:rsid w:val="00BF36A7"/>
    <w:rsid w:val="00BF43A8"/>
    <w:rsid w:val="00BF4C31"/>
    <w:rsid w:val="00BF51D2"/>
    <w:rsid w:val="00BF62B9"/>
    <w:rsid w:val="00BF734E"/>
    <w:rsid w:val="00BF76FD"/>
    <w:rsid w:val="00C00E9D"/>
    <w:rsid w:val="00C01CFF"/>
    <w:rsid w:val="00C0327A"/>
    <w:rsid w:val="00C045BD"/>
    <w:rsid w:val="00C0696D"/>
    <w:rsid w:val="00C070E8"/>
    <w:rsid w:val="00C07B19"/>
    <w:rsid w:val="00C10D23"/>
    <w:rsid w:val="00C119B6"/>
    <w:rsid w:val="00C11B59"/>
    <w:rsid w:val="00C134BB"/>
    <w:rsid w:val="00C16F83"/>
    <w:rsid w:val="00C225D6"/>
    <w:rsid w:val="00C22BA1"/>
    <w:rsid w:val="00C22BF7"/>
    <w:rsid w:val="00C23F49"/>
    <w:rsid w:val="00C2633C"/>
    <w:rsid w:val="00C3148E"/>
    <w:rsid w:val="00C33D82"/>
    <w:rsid w:val="00C34101"/>
    <w:rsid w:val="00C34467"/>
    <w:rsid w:val="00C35392"/>
    <w:rsid w:val="00C36B16"/>
    <w:rsid w:val="00C40567"/>
    <w:rsid w:val="00C41013"/>
    <w:rsid w:val="00C42513"/>
    <w:rsid w:val="00C47167"/>
    <w:rsid w:val="00C50226"/>
    <w:rsid w:val="00C50479"/>
    <w:rsid w:val="00C50EC8"/>
    <w:rsid w:val="00C532EB"/>
    <w:rsid w:val="00C57FCE"/>
    <w:rsid w:val="00C60A6D"/>
    <w:rsid w:val="00C616B3"/>
    <w:rsid w:val="00C61887"/>
    <w:rsid w:val="00C621FC"/>
    <w:rsid w:val="00C653EB"/>
    <w:rsid w:val="00C65B22"/>
    <w:rsid w:val="00C67079"/>
    <w:rsid w:val="00C679F7"/>
    <w:rsid w:val="00C71F62"/>
    <w:rsid w:val="00C731A7"/>
    <w:rsid w:val="00C73441"/>
    <w:rsid w:val="00C73553"/>
    <w:rsid w:val="00C74373"/>
    <w:rsid w:val="00C74922"/>
    <w:rsid w:val="00C75F1D"/>
    <w:rsid w:val="00C77037"/>
    <w:rsid w:val="00C77511"/>
    <w:rsid w:val="00C77AF3"/>
    <w:rsid w:val="00C77D0A"/>
    <w:rsid w:val="00C80833"/>
    <w:rsid w:val="00C81653"/>
    <w:rsid w:val="00C8245E"/>
    <w:rsid w:val="00C8280B"/>
    <w:rsid w:val="00C847A1"/>
    <w:rsid w:val="00C84979"/>
    <w:rsid w:val="00C84D50"/>
    <w:rsid w:val="00C8512E"/>
    <w:rsid w:val="00C85468"/>
    <w:rsid w:val="00C867F4"/>
    <w:rsid w:val="00C86970"/>
    <w:rsid w:val="00C8699B"/>
    <w:rsid w:val="00C86C9E"/>
    <w:rsid w:val="00C86D6D"/>
    <w:rsid w:val="00C90E2F"/>
    <w:rsid w:val="00C91AB5"/>
    <w:rsid w:val="00C91BED"/>
    <w:rsid w:val="00C927F8"/>
    <w:rsid w:val="00C93C9E"/>
    <w:rsid w:val="00C952D8"/>
    <w:rsid w:val="00C9535F"/>
    <w:rsid w:val="00C96620"/>
    <w:rsid w:val="00C97506"/>
    <w:rsid w:val="00CA0662"/>
    <w:rsid w:val="00CA227C"/>
    <w:rsid w:val="00CA4B97"/>
    <w:rsid w:val="00CA4BC7"/>
    <w:rsid w:val="00CA4F03"/>
    <w:rsid w:val="00CA53FE"/>
    <w:rsid w:val="00CA5779"/>
    <w:rsid w:val="00CA5798"/>
    <w:rsid w:val="00CA583E"/>
    <w:rsid w:val="00CA58EB"/>
    <w:rsid w:val="00CA5A2D"/>
    <w:rsid w:val="00CA5BB7"/>
    <w:rsid w:val="00CA77D4"/>
    <w:rsid w:val="00CA7A84"/>
    <w:rsid w:val="00CB00A0"/>
    <w:rsid w:val="00CB155A"/>
    <w:rsid w:val="00CB27A1"/>
    <w:rsid w:val="00CB2EC7"/>
    <w:rsid w:val="00CB327B"/>
    <w:rsid w:val="00CB38AE"/>
    <w:rsid w:val="00CB463F"/>
    <w:rsid w:val="00CB5996"/>
    <w:rsid w:val="00CB5C8F"/>
    <w:rsid w:val="00CB5FAA"/>
    <w:rsid w:val="00CB76F4"/>
    <w:rsid w:val="00CC02BD"/>
    <w:rsid w:val="00CC0306"/>
    <w:rsid w:val="00CC03AC"/>
    <w:rsid w:val="00CC1094"/>
    <w:rsid w:val="00CC1F22"/>
    <w:rsid w:val="00CC2A70"/>
    <w:rsid w:val="00CC39D8"/>
    <w:rsid w:val="00CC51BD"/>
    <w:rsid w:val="00CC6C0C"/>
    <w:rsid w:val="00CC7BF4"/>
    <w:rsid w:val="00CC7CDE"/>
    <w:rsid w:val="00CD0826"/>
    <w:rsid w:val="00CD1259"/>
    <w:rsid w:val="00CD406E"/>
    <w:rsid w:val="00CD5985"/>
    <w:rsid w:val="00CD5DA1"/>
    <w:rsid w:val="00CD5DC6"/>
    <w:rsid w:val="00CD60DA"/>
    <w:rsid w:val="00CD67E7"/>
    <w:rsid w:val="00CD6B64"/>
    <w:rsid w:val="00CD73DF"/>
    <w:rsid w:val="00CD795B"/>
    <w:rsid w:val="00CE0AFB"/>
    <w:rsid w:val="00CE0E3D"/>
    <w:rsid w:val="00CE266A"/>
    <w:rsid w:val="00CE2F15"/>
    <w:rsid w:val="00CE2F44"/>
    <w:rsid w:val="00CE5982"/>
    <w:rsid w:val="00CE6394"/>
    <w:rsid w:val="00CE6983"/>
    <w:rsid w:val="00CE7D74"/>
    <w:rsid w:val="00CF2BA9"/>
    <w:rsid w:val="00CF2F9B"/>
    <w:rsid w:val="00CF303F"/>
    <w:rsid w:val="00CF3068"/>
    <w:rsid w:val="00CF380E"/>
    <w:rsid w:val="00CF4E55"/>
    <w:rsid w:val="00CF6C2D"/>
    <w:rsid w:val="00CF6F85"/>
    <w:rsid w:val="00CF7310"/>
    <w:rsid w:val="00CF7DC3"/>
    <w:rsid w:val="00D00613"/>
    <w:rsid w:val="00D01520"/>
    <w:rsid w:val="00D02044"/>
    <w:rsid w:val="00D02834"/>
    <w:rsid w:val="00D04C03"/>
    <w:rsid w:val="00D05429"/>
    <w:rsid w:val="00D055CD"/>
    <w:rsid w:val="00D059C5"/>
    <w:rsid w:val="00D07F93"/>
    <w:rsid w:val="00D1087F"/>
    <w:rsid w:val="00D129C6"/>
    <w:rsid w:val="00D146FD"/>
    <w:rsid w:val="00D161E5"/>
    <w:rsid w:val="00D16527"/>
    <w:rsid w:val="00D16D6A"/>
    <w:rsid w:val="00D20215"/>
    <w:rsid w:val="00D20A74"/>
    <w:rsid w:val="00D20B75"/>
    <w:rsid w:val="00D21691"/>
    <w:rsid w:val="00D21BC3"/>
    <w:rsid w:val="00D22BAB"/>
    <w:rsid w:val="00D2540B"/>
    <w:rsid w:val="00D26512"/>
    <w:rsid w:val="00D265B4"/>
    <w:rsid w:val="00D2711A"/>
    <w:rsid w:val="00D3064C"/>
    <w:rsid w:val="00D34E8D"/>
    <w:rsid w:val="00D35230"/>
    <w:rsid w:val="00D359E6"/>
    <w:rsid w:val="00D35EF0"/>
    <w:rsid w:val="00D36B82"/>
    <w:rsid w:val="00D36F5D"/>
    <w:rsid w:val="00D371B5"/>
    <w:rsid w:val="00D378F2"/>
    <w:rsid w:val="00D37CDD"/>
    <w:rsid w:val="00D40769"/>
    <w:rsid w:val="00D40F65"/>
    <w:rsid w:val="00D452AA"/>
    <w:rsid w:val="00D463C9"/>
    <w:rsid w:val="00D47444"/>
    <w:rsid w:val="00D47C97"/>
    <w:rsid w:val="00D511F9"/>
    <w:rsid w:val="00D51A1F"/>
    <w:rsid w:val="00D54D7B"/>
    <w:rsid w:val="00D55C96"/>
    <w:rsid w:val="00D55E5F"/>
    <w:rsid w:val="00D56387"/>
    <w:rsid w:val="00D56BC2"/>
    <w:rsid w:val="00D57936"/>
    <w:rsid w:val="00D618D2"/>
    <w:rsid w:val="00D62099"/>
    <w:rsid w:val="00D62725"/>
    <w:rsid w:val="00D63BE5"/>
    <w:rsid w:val="00D64463"/>
    <w:rsid w:val="00D65AAF"/>
    <w:rsid w:val="00D66D98"/>
    <w:rsid w:val="00D672E0"/>
    <w:rsid w:val="00D71602"/>
    <w:rsid w:val="00D717B4"/>
    <w:rsid w:val="00D72057"/>
    <w:rsid w:val="00D72594"/>
    <w:rsid w:val="00D72EBC"/>
    <w:rsid w:val="00D73AF0"/>
    <w:rsid w:val="00D76359"/>
    <w:rsid w:val="00D76472"/>
    <w:rsid w:val="00D766F0"/>
    <w:rsid w:val="00D77C6C"/>
    <w:rsid w:val="00D80860"/>
    <w:rsid w:val="00D808DD"/>
    <w:rsid w:val="00D824DF"/>
    <w:rsid w:val="00D82AE5"/>
    <w:rsid w:val="00D83765"/>
    <w:rsid w:val="00D849E8"/>
    <w:rsid w:val="00D84D4C"/>
    <w:rsid w:val="00D8535F"/>
    <w:rsid w:val="00D856E7"/>
    <w:rsid w:val="00D8641D"/>
    <w:rsid w:val="00D86432"/>
    <w:rsid w:val="00D87B3F"/>
    <w:rsid w:val="00D87CB7"/>
    <w:rsid w:val="00D92243"/>
    <w:rsid w:val="00D92F40"/>
    <w:rsid w:val="00D9580B"/>
    <w:rsid w:val="00D95AE8"/>
    <w:rsid w:val="00D95F4A"/>
    <w:rsid w:val="00D96433"/>
    <w:rsid w:val="00D96943"/>
    <w:rsid w:val="00D973A6"/>
    <w:rsid w:val="00D97644"/>
    <w:rsid w:val="00DA0FF9"/>
    <w:rsid w:val="00DA1E86"/>
    <w:rsid w:val="00DA27D6"/>
    <w:rsid w:val="00DA28FD"/>
    <w:rsid w:val="00DA2AD2"/>
    <w:rsid w:val="00DA361C"/>
    <w:rsid w:val="00DA3ACE"/>
    <w:rsid w:val="00DA408C"/>
    <w:rsid w:val="00DA4229"/>
    <w:rsid w:val="00DA42FD"/>
    <w:rsid w:val="00DA499A"/>
    <w:rsid w:val="00DA5497"/>
    <w:rsid w:val="00DA70E5"/>
    <w:rsid w:val="00DB0682"/>
    <w:rsid w:val="00DB110F"/>
    <w:rsid w:val="00DB132D"/>
    <w:rsid w:val="00DB14FB"/>
    <w:rsid w:val="00DB1A57"/>
    <w:rsid w:val="00DB212E"/>
    <w:rsid w:val="00DB30A0"/>
    <w:rsid w:val="00DB5438"/>
    <w:rsid w:val="00DB5816"/>
    <w:rsid w:val="00DB7219"/>
    <w:rsid w:val="00DB7D62"/>
    <w:rsid w:val="00DB7E27"/>
    <w:rsid w:val="00DC342A"/>
    <w:rsid w:val="00DC3F56"/>
    <w:rsid w:val="00DC4B2E"/>
    <w:rsid w:val="00DC4D47"/>
    <w:rsid w:val="00DC5159"/>
    <w:rsid w:val="00DC5EE6"/>
    <w:rsid w:val="00DC7791"/>
    <w:rsid w:val="00DD1DFA"/>
    <w:rsid w:val="00DD3CF6"/>
    <w:rsid w:val="00DD4F2A"/>
    <w:rsid w:val="00DD5D32"/>
    <w:rsid w:val="00DD6AD9"/>
    <w:rsid w:val="00DD6BD2"/>
    <w:rsid w:val="00DD6C31"/>
    <w:rsid w:val="00DD7D32"/>
    <w:rsid w:val="00DE1037"/>
    <w:rsid w:val="00DE10CF"/>
    <w:rsid w:val="00DE16FB"/>
    <w:rsid w:val="00DE20BA"/>
    <w:rsid w:val="00DE2B8E"/>
    <w:rsid w:val="00DE2C7B"/>
    <w:rsid w:val="00DE45E6"/>
    <w:rsid w:val="00DE7036"/>
    <w:rsid w:val="00DF00AE"/>
    <w:rsid w:val="00DF0DD1"/>
    <w:rsid w:val="00DF13C8"/>
    <w:rsid w:val="00DF1AC7"/>
    <w:rsid w:val="00DF2029"/>
    <w:rsid w:val="00DF23F0"/>
    <w:rsid w:val="00DF371D"/>
    <w:rsid w:val="00DF5A21"/>
    <w:rsid w:val="00DF6466"/>
    <w:rsid w:val="00E00E0B"/>
    <w:rsid w:val="00E01895"/>
    <w:rsid w:val="00E03917"/>
    <w:rsid w:val="00E0498F"/>
    <w:rsid w:val="00E07631"/>
    <w:rsid w:val="00E11ABD"/>
    <w:rsid w:val="00E123BE"/>
    <w:rsid w:val="00E124AA"/>
    <w:rsid w:val="00E12559"/>
    <w:rsid w:val="00E127FC"/>
    <w:rsid w:val="00E14EDD"/>
    <w:rsid w:val="00E15DF5"/>
    <w:rsid w:val="00E165F7"/>
    <w:rsid w:val="00E169CB"/>
    <w:rsid w:val="00E17016"/>
    <w:rsid w:val="00E173F8"/>
    <w:rsid w:val="00E17C72"/>
    <w:rsid w:val="00E21247"/>
    <w:rsid w:val="00E215CB"/>
    <w:rsid w:val="00E22B82"/>
    <w:rsid w:val="00E23678"/>
    <w:rsid w:val="00E23A9A"/>
    <w:rsid w:val="00E24B31"/>
    <w:rsid w:val="00E255FD"/>
    <w:rsid w:val="00E25709"/>
    <w:rsid w:val="00E257D6"/>
    <w:rsid w:val="00E27282"/>
    <w:rsid w:val="00E27F1E"/>
    <w:rsid w:val="00E30363"/>
    <w:rsid w:val="00E312EA"/>
    <w:rsid w:val="00E31CEA"/>
    <w:rsid w:val="00E32A09"/>
    <w:rsid w:val="00E3352F"/>
    <w:rsid w:val="00E336C9"/>
    <w:rsid w:val="00E33A50"/>
    <w:rsid w:val="00E33C81"/>
    <w:rsid w:val="00E34E9F"/>
    <w:rsid w:val="00E35C37"/>
    <w:rsid w:val="00E4093E"/>
    <w:rsid w:val="00E4123F"/>
    <w:rsid w:val="00E414D9"/>
    <w:rsid w:val="00E418E8"/>
    <w:rsid w:val="00E422F0"/>
    <w:rsid w:val="00E430C0"/>
    <w:rsid w:val="00E432F7"/>
    <w:rsid w:val="00E45140"/>
    <w:rsid w:val="00E4533D"/>
    <w:rsid w:val="00E45A0D"/>
    <w:rsid w:val="00E45AAF"/>
    <w:rsid w:val="00E45F23"/>
    <w:rsid w:val="00E47293"/>
    <w:rsid w:val="00E5115B"/>
    <w:rsid w:val="00E51C58"/>
    <w:rsid w:val="00E52A1F"/>
    <w:rsid w:val="00E52F33"/>
    <w:rsid w:val="00E5342A"/>
    <w:rsid w:val="00E535DA"/>
    <w:rsid w:val="00E53C16"/>
    <w:rsid w:val="00E5505F"/>
    <w:rsid w:val="00E550BA"/>
    <w:rsid w:val="00E55365"/>
    <w:rsid w:val="00E55705"/>
    <w:rsid w:val="00E558C1"/>
    <w:rsid w:val="00E55EB2"/>
    <w:rsid w:val="00E57559"/>
    <w:rsid w:val="00E61CBC"/>
    <w:rsid w:val="00E61DE2"/>
    <w:rsid w:val="00E62163"/>
    <w:rsid w:val="00E62874"/>
    <w:rsid w:val="00E639AD"/>
    <w:rsid w:val="00E64A70"/>
    <w:rsid w:val="00E65010"/>
    <w:rsid w:val="00E655A8"/>
    <w:rsid w:val="00E661C2"/>
    <w:rsid w:val="00E66929"/>
    <w:rsid w:val="00E7021A"/>
    <w:rsid w:val="00E712E0"/>
    <w:rsid w:val="00E713BA"/>
    <w:rsid w:val="00E728E4"/>
    <w:rsid w:val="00E72DBC"/>
    <w:rsid w:val="00E74AF7"/>
    <w:rsid w:val="00E80831"/>
    <w:rsid w:val="00E80894"/>
    <w:rsid w:val="00E815D3"/>
    <w:rsid w:val="00E8295A"/>
    <w:rsid w:val="00E8455D"/>
    <w:rsid w:val="00E84A82"/>
    <w:rsid w:val="00E8511F"/>
    <w:rsid w:val="00E851A0"/>
    <w:rsid w:val="00E8671E"/>
    <w:rsid w:val="00E9342C"/>
    <w:rsid w:val="00E9385E"/>
    <w:rsid w:val="00E94049"/>
    <w:rsid w:val="00E9618C"/>
    <w:rsid w:val="00E961E5"/>
    <w:rsid w:val="00E96727"/>
    <w:rsid w:val="00E9679A"/>
    <w:rsid w:val="00E97BC6"/>
    <w:rsid w:val="00EA00BD"/>
    <w:rsid w:val="00EA1189"/>
    <w:rsid w:val="00EA3B09"/>
    <w:rsid w:val="00EA54EE"/>
    <w:rsid w:val="00EA59D2"/>
    <w:rsid w:val="00EA63E3"/>
    <w:rsid w:val="00EA79FB"/>
    <w:rsid w:val="00EA7D54"/>
    <w:rsid w:val="00EB1618"/>
    <w:rsid w:val="00EB260F"/>
    <w:rsid w:val="00EB2CFF"/>
    <w:rsid w:val="00EB3857"/>
    <w:rsid w:val="00EB3B99"/>
    <w:rsid w:val="00EB4E6E"/>
    <w:rsid w:val="00EB7AC5"/>
    <w:rsid w:val="00EC1C71"/>
    <w:rsid w:val="00EC2ECB"/>
    <w:rsid w:val="00EC478A"/>
    <w:rsid w:val="00EC51BA"/>
    <w:rsid w:val="00EC54CC"/>
    <w:rsid w:val="00EC718C"/>
    <w:rsid w:val="00ED04C3"/>
    <w:rsid w:val="00ED185D"/>
    <w:rsid w:val="00ED6CA2"/>
    <w:rsid w:val="00ED7D86"/>
    <w:rsid w:val="00EE038D"/>
    <w:rsid w:val="00EE1CD6"/>
    <w:rsid w:val="00EE35CB"/>
    <w:rsid w:val="00EE452F"/>
    <w:rsid w:val="00EE482A"/>
    <w:rsid w:val="00EE4B21"/>
    <w:rsid w:val="00EE697B"/>
    <w:rsid w:val="00EE72A9"/>
    <w:rsid w:val="00EF1A62"/>
    <w:rsid w:val="00EF39D7"/>
    <w:rsid w:val="00EF3C4A"/>
    <w:rsid w:val="00EF4200"/>
    <w:rsid w:val="00EF45E3"/>
    <w:rsid w:val="00EF4828"/>
    <w:rsid w:val="00EF538E"/>
    <w:rsid w:val="00EF5B68"/>
    <w:rsid w:val="00EF6930"/>
    <w:rsid w:val="00EF70CA"/>
    <w:rsid w:val="00EF7D58"/>
    <w:rsid w:val="00F0011F"/>
    <w:rsid w:val="00F014C4"/>
    <w:rsid w:val="00F0154D"/>
    <w:rsid w:val="00F01E94"/>
    <w:rsid w:val="00F02006"/>
    <w:rsid w:val="00F034BE"/>
    <w:rsid w:val="00F0462C"/>
    <w:rsid w:val="00F04D21"/>
    <w:rsid w:val="00F0609F"/>
    <w:rsid w:val="00F0670F"/>
    <w:rsid w:val="00F07A4A"/>
    <w:rsid w:val="00F1011B"/>
    <w:rsid w:val="00F107DA"/>
    <w:rsid w:val="00F11731"/>
    <w:rsid w:val="00F11A0D"/>
    <w:rsid w:val="00F11AA0"/>
    <w:rsid w:val="00F127DF"/>
    <w:rsid w:val="00F132DE"/>
    <w:rsid w:val="00F13A4E"/>
    <w:rsid w:val="00F13C4E"/>
    <w:rsid w:val="00F148C2"/>
    <w:rsid w:val="00F15813"/>
    <w:rsid w:val="00F15DCD"/>
    <w:rsid w:val="00F16E97"/>
    <w:rsid w:val="00F178C0"/>
    <w:rsid w:val="00F2090B"/>
    <w:rsid w:val="00F21685"/>
    <w:rsid w:val="00F217DF"/>
    <w:rsid w:val="00F225F7"/>
    <w:rsid w:val="00F22C25"/>
    <w:rsid w:val="00F22ECA"/>
    <w:rsid w:val="00F234C9"/>
    <w:rsid w:val="00F261FE"/>
    <w:rsid w:val="00F2683F"/>
    <w:rsid w:val="00F26DBD"/>
    <w:rsid w:val="00F26DD8"/>
    <w:rsid w:val="00F27252"/>
    <w:rsid w:val="00F2748E"/>
    <w:rsid w:val="00F30003"/>
    <w:rsid w:val="00F311DC"/>
    <w:rsid w:val="00F32EB2"/>
    <w:rsid w:val="00F33356"/>
    <w:rsid w:val="00F33D76"/>
    <w:rsid w:val="00F3477C"/>
    <w:rsid w:val="00F348C3"/>
    <w:rsid w:val="00F412B4"/>
    <w:rsid w:val="00F41E94"/>
    <w:rsid w:val="00F42CA6"/>
    <w:rsid w:val="00F452A3"/>
    <w:rsid w:val="00F471D1"/>
    <w:rsid w:val="00F476B0"/>
    <w:rsid w:val="00F47B8E"/>
    <w:rsid w:val="00F512A7"/>
    <w:rsid w:val="00F534B9"/>
    <w:rsid w:val="00F53C24"/>
    <w:rsid w:val="00F53EA2"/>
    <w:rsid w:val="00F54259"/>
    <w:rsid w:val="00F54AD2"/>
    <w:rsid w:val="00F55F7C"/>
    <w:rsid w:val="00F55F81"/>
    <w:rsid w:val="00F56EA6"/>
    <w:rsid w:val="00F57CF0"/>
    <w:rsid w:val="00F57D26"/>
    <w:rsid w:val="00F60837"/>
    <w:rsid w:val="00F612D0"/>
    <w:rsid w:val="00F61E16"/>
    <w:rsid w:val="00F6354B"/>
    <w:rsid w:val="00F64362"/>
    <w:rsid w:val="00F6749B"/>
    <w:rsid w:val="00F674BF"/>
    <w:rsid w:val="00F67FE7"/>
    <w:rsid w:val="00F708C8"/>
    <w:rsid w:val="00F709A2"/>
    <w:rsid w:val="00F715B1"/>
    <w:rsid w:val="00F7254B"/>
    <w:rsid w:val="00F72726"/>
    <w:rsid w:val="00F7374E"/>
    <w:rsid w:val="00F737B5"/>
    <w:rsid w:val="00F73BD2"/>
    <w:rsid w:val="00F76080"/>
    <w:rsid w:val="00F7792F"/>
    <w:rsid w:val="00F82C17"/>
    <w:rsid w:val="00F82D13"/>
    <w:rsid w:val="00F83472"/>
    <w:rsid w:val="00F83606"/>
    <w:rsid w:val="00F84868"/>
    <w:rsid w:val="00F84FB8"/>
    <w:rsid w:val="00F85537"/>
    <w:rsid w:val="00F86717"/>
    <w:rsid w:val="00F86824"/>
    <w:rsid w:val="00F86B47"/>
    <w:rsid w:val="00F8702D"/>
    <w:rsid w:val="00F870BF"/>
    <w:rsid w:val="00F90430"/>
    <w:rsid w:val="00F906FC"/>
    <w:rsid w:val="00F91DD3"/>
    <w:rsid w:val="00F91FBB"/>
    <w:rsid w:val="00F9337F"/>
    <w:rsid w:val="00F933B7"/>
    <w:rsid w:val="00F95B79"/>
    <w:rsid w:val="00F96146"/>
    <w:rsid w:val="00F970F3"/>
    <w:rsid w:val="00F9781F"/>
    <w:rsid w:val="00F97BF3"/>
    <w:rsid w:val="00FA1260"/>
    <w:rsid w:val="00FA17F3"/>
    <w:rsid w:val="00FA30E0"/>
    <w:rsid w:val="00FA4C06"/>
    <w:rsid w:val="00FA5F88"/>
    <w:rsid w:val="00FA6AC4"/>
    <w:rsid w:val="00FA70BB"/>
    <w:rsid w:val="00FA7EFA"/>
    <w:rsid w:val="00FB005F"/>
    <w:rsid w:val="00FB09D8"/>
    <w:rsid w:val="00FB37F0"/>
    <w:rsid w:val="00FB44BD"/>
    <w:rsid w:val="00FB51F7"/>
    <w:rsid w:val="00FB5387"/>
    <w:rsid w:val="00FB5A59"/>
    <w:rsid w:val="00FB7B12"/>
    <w:rsid w:val="00FC264E"/>
    <w:rsid w:val="00FC49FE"/>
    <w:rsid w:val="00FC5086"/>
    <w:rsid w:val="00FC5FDB"/>
    <w:rsid w:val="00FC6DEE"/>
    <w:rsid w:val="00FD0681"/>
    <w:rsid w:val="00FD1CD0"/>
    <w:rsid w:val="00FD1F55"/>
    <w:rsid w:val="00FD22F2"/>
    <w:rsid w:val="00FD2CE6"/>
    <w:rsid w:val="00FD4938"/>
    <w:rsid w:val="00FD7352"/>
    <w:rsid w:val="00FD79A7"/>
    <w:rsid w:val="00FE0B68"/>
    <w:rsid w:val="00FE129D"/>
    <w:rsid w:val="00FE1C12"/>
    <w:rsid w:val="00FE3F68"/>
    <w:rsid w:val="00FE4503"/>
    <w:rsid w:val="00FE4E87"/>
    <w:rsid w:val="00FE54E6"/>
    <w:rsid w:val="00FE691B"/>
    <w:rsid w:val="00FF3B92"/>
    <w:rsid w:val="00FF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  <w14:docId w14:val="5C7E041D"/>
  <w15:docId w15:val="{6D432738-6619-477D-9B59-0243D93DF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Georgia" w:hAnsi="Georgi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F0C"/>
    <w:rPr>
      <w:rFonts w:ascii="Times New Roman" w:hAnsi="Times New Roman"/>
      <w:sz w:val="28"/>
      <w:szCs w:val="3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70CB6"/>
    <w:pPr>
      <w:keepNext/>
      <w:keepLines/>
      <w:spacing w:before="480"/>
      <w:outlineLvl w:val="0"/>
    </w:pPr>
    <w:rPr>
      <w:rFonts w:ascii="Trebuchet MS" w:eastAsia="Times New Roman" w:hAnsi="Trebuchet MS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0CB6"/>
    <w:rPr>
      <w:rFonts w:ascii="Trebuchet MS" w:hAnsi="Trebuchet MS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12559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semiHidden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12559"/>
    <w:rPr>
      <w:rFonts w:ascii="Times New Roman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rsid w:val="006106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CD406E"/>
    <w:rPr>
      <w:rFonts w:ascii="Times New Roman" w:hAnsi="Times New Roman" w:cs="Times New Roman"/>
      <w:sz w:val="2"/>
      <w:lang w:eastAsia="en-US"/>
    </w:rPr>
  </w:style>
  <w:style w:type="paragraph" w:customStyle="1" w:styleId="a9">
    <w:name w:val="Прижатый влево"/>
    <w:basedOn w:val="a"/>
    <w:next w:val="a"/>
    <w:uiPriority w:val="99"/>
    <w:rsid w:val="00742AF0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a">
    <w:name w:val="Title"/>
    <w:basedOn w:val="a"/>
    <w:link w:val="ab"/>
    <w:uiPriority w:val="99"/>
    <w:qFormat/>
    <w:locked/>
    <w:rsid w:val="00316CE3"/>
    <w:pPr>
      <w:shd w:val="clear" w:color="auto" w:fill="FFFFFF"/>
      <w:autoSpaceDE w:val="0"/>
      <w:autoSpaceDN w:val="0"/>
      <w:adjustRightInd w:val="0"/>
      <w:jc w:val="center"/>
    </w:pPr>
    <w:rPr>
      <w:rFonts w:eastAsia="Times New Roman"/>
      <w:b/>
      <w:bCs/>
      <w:color w:val="000000"/>
      <w:sz w:val="24"/>
      <w:szCs w:val="20"/>
      <w:lang w:eastAsia="ru-RU"/>
    </w:rPr>
  </w:style>
  <w:style w:type="character" w:customStyle="1" w:styleId="ab">
    <w:name w:val="Название Знак"/>
    <w:basedOn w:val="a0"/>
    <w:link w:val="aa"/>
    <w:uiPriority w:val="99"/>
    <w:rsid w:val="00316CE3"/>
    <w:rPr>
      <w:rFonts w:ascii="Times New Roman" w:eastAsia="Times New Roman" w:hAnsi="Times New Roman"/>
      <w:b/>
      <w:bCs/>
      <w:color w:val="000000"/>
      <w:sz w:val="24"/>
      <w:szCs w:val="20"/>
      <w:shd w:val="clear" w:color="auto" w:fill="FFFFFF"/>
    </w:rPr>
  </w:style>
  <w:style w:type="character" w:styleId="ac">
    <w:name w:val="Emphasis"/>
    <w:basedOn w:val="a0"/>
    <w:qFormat/>
    <w:locked/>
    <w:rsid w:val="00B058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07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31~1\AppData\Local\Temp\Planning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399BC-8646-49FD-A68F-0390CD725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3</Pages>
  <Words>651</Words>
  <Characters>4690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5331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М.В.</dc:creator>
  <cp:keywords/>
  <dc:description/>
  <cp:lastModifiedBy>User</cp:lastModifiedBy>
  <cp:revision>3</cp:revision>
  <cp:lastPrinted>2025-07-21T09:02:00Z</cp:lastPrinted>
  <dcterms:created xsi:type="dcterms:W3CDTF">2026-06-24T14:07:00Z</dcterms:created>
  <dcterms:modified xsi:type="dcterms:W3CDTF">2026-06-24T14:08:00Z</dcterms:modified>
</cp:coreProperties>
</file>